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59F8" w:rsidRDefault="000D59F8">
      <w:pPr>
        <w:rPr>
          <w:sz w:val="2"/>
        </w:rPr>
      </w:pPr>
    </w:p>
    <w:p w:rsidR="005264E5" w:rsidRPr="00D6242D" w:rsidRDefault="005264E5" w:rsidP="005264E5">
      <w:pPr>
        <w:jc w:val="right"/>
        <w:rPr>
          <w:sz w:val="22"/>
          <w:szCs w:val="22"/>
        </w:rPr>
      </w:pPr>
      <w:r w:rsidRPr="00D6242D">
        <w:rPr>
          <w:sz w:val="22"/>
          <w:szCs w:val="22"/>
        </w:rPr>
        <w:t xml:space="preserve">Приложение  1 </w:t>
      </w:r>
      <w:proofErr w:type="gramStart"/>
      <w:r w:rsidRPr="00D6242D">
        <w:rPr>
          <w:sz w:val="22"/>
          <w:szCs w:val="22"/>
        </w:rPr>
        <w:t>к</w:t>
      </w:r>
      <w:proofErr w:type="gramEnd"/>
    </w:p>
    <w:p w:rsidR="005264E5" w:rsidRDefault="005264E5" w:rsidP="005264E5">
      <w:pPr>
        <w:jc w:val="right"/>
        <w:rPr>
          <w:sz w:val="22"/>
          <w:szCs w:val="22"/>
        </w:rPr>
      </w:pPr>
      <w:r w:rsidRPr="00D6242D">
        <w:rPr>
          <w:sz w:val="22"/>
          <w:szCs w:val="22"/>
        </w:rPr>
        <w:t xml:space="preserve">                                                                                         </w:t>
      </w:r>
      <w:r>
        <w:rPr>
          <w:sz w:val="22"/>
          <w:szCs w:val="22"/>
        </w:rPr>
        <w:t xml:space="preserve">   </w:t>
      </w:r>
      <w:r w:rsidRPr="00D6242D">
        <w:rPr>
          <w:sz w:val="22"/>
          <w:szCs w:val="22"/>
        </w:rPr>
        <w:t xml:space="preserve">    Постановлению</w:t>
      </w:r>
      <w:r w:rsidRPr="007E6DB8">
        <w:rPr>
          <w:sz w:val="22"/>
          <w:szCs w:val="22"/>
        </w:rPr>
        <w:t xml:space="preserve"> </w:t>
      </w:r>
      <w:r w:rsidRPr="00D6242D">
        <w:rPr>
          <w:sz w:val="22"/>
          <w:szCs w:val="22"/>
        </w:rPr>
        <w:t>Администрации</w:t>
      </w:r>
    </w:p>
    <w:p w:rsidR="005264E5" w:rsidRDefault="005264E5" w:rsidP="005264E5">
      <w:pPr>
        <w:jc w:val="right"/>
        <w:rPr>
          <w:sz w:val="22"/>
          <w:szCs w:val="22"/>
        </w:rPr>
      </w:pPr>
      <w:r w:rsidRPr="00D6242D">
        <w:rPr>
          <w:sz w:val="22"/>
          <w:szCs w:val="22"/>
        </w:rPr>
        <w:t xml:space="preserve">  </w:t>
      </w:r>
      <w:r>
        <w:rPr>
          <w:sz w:val="22"/>
          <w:szCs w:val="22"/>
        </w:rPr>
        <w:t xml:space="preserve">муниципального образования </w:t>
      </w:r>
    </w:p>
    <w:p w:rsidR="005264E5" w:rsidRPr="00D6242D" w:rsidRDefault="005264E5" w:rsidP="005264E5">
      <w:pPr>
        <w:jc w:val="right"/>
        <w:rPr>
          <w:sz w:val="22"/>
          <w:szCs w:val="22"/>
        </w:rPr>
      </w:pPr>
      <w:r>
        <w:rPr>
          <w:sz w:val="22"/>
          <w:szCs w:val="22"/>
        </w:rPr>
        <w:t xml:space="preserve">Иркутского района </w:t>
      </w:r>
    </w:p>
    <w:p w:rsidR="005D5C37" w:rsidRDefault="005D5C37" w:rsidP="005D5C37">
      <w:pPr>
        <w:jc w:val="right"/>
      </w:pPr>
      <w:r w:rsidRPr="00D6242D">
        <w:rPr>
          <w:sz w:val="22"/>
          <w:szCs w:val="22"/>
        </w:rPr>
        <w:t xml:space="preserve">                                                               </w:t>
      </w:r>
      <w:r>
        <w:rPr>
          <w:sz w:val="22"/>
          <w:szCs w:val="22"/>
        </w:rPr>
        <w:t xml:space="preserve">                     </w:t>
      </w:r>
      <w:r w:rsidR="00526904">
        <w:rPr>
          <w:sz w:val="22"/>
          <w:szCs w:val="22"/>
        </w:rPr>
        <w:t xml:space="preserve">     № _____ от  «___</w:t>
      </w:r>
      <w:r w:rsidR="00720E40">
        <w:rPr>
          <w:sz w:val="22"/>
          <w:szCs w:val="22"/>
        </w:rPr>
        <w:t>»</w:t>
      </w:r>
      <w:r w:rsidR="00F07EA5">
        <w:rPr>
          <w:sz w:val="22"/>
          <w:szCs w:val="22"/>
        </w:rPr>
        <w:t>_________</w:t>
      </w:r>
      <w:r w:rsidR="00720E40">
        <w:rPr>
          <w:sz w:val="22"/>
          <w:szCs w:val="22"/>
        </w:rPr>
        <w:t>2022</w:t>
      </w:r>
      <w:r w:rsidR="00B14F28">
        <w:rPr>
          <w:sz w:val="22"/>
          <w:szCs w:val="22"/>
        </w:rPr>
        <w:t xml:space="preserve"> </w:t>
      </w:r>
      <w:r>
        <w:rPr>
          <w:sz w:val="22"/>
          <w:szCs w:val="22"/>
        </w:rPr>
        <w:t>г</w:t>
      </w:r>
      <w:r w:rsidR="00B14F28">
        <w:rPr>
          <w:sz w:val="22"/>
          <w:szCs w:val="22"/>
        </w:rPr>
        <w:t>.</w:t>
      </w:r>
      <w:r>
        <w:rPr>
          <w:sz w:val="22"/>
          <w:szCs w:val="22"/>
        </w:rPr>
        <w:t xml:space="preserve">      </w:t>
      </w:r>
    </w:p>
    <w:p w:rsidR="00C826C4" w:rsidRDefault="00C826C4" w:rsidP="00CB7932">
      <w:pPr>
        <w:rPr>
          <w:sz w:val="20"/>
          <w:szCs w:val="20"/>
          <w:u w:val="single"/>
        </w:rPr>
      </w:pPr>
    </w:p>
    <w:p w:rsidR="001E404E" w:rsidRDefault="001E404E" w:rsidP="00C826C4">
      <w:pPr>
        <w:ind w:left="1985"/>
        <w:rPr>
          <w:sz w:val="20"/>
          <w:szCs w:val="20"/>
          <w:u w:val="single"/>
        </w:rPr>
      </w:pPr>
    </w:p>
    <w:p w:rsidR="00344870" w:rsidRPr="0015073B" w:rsidRDefault="0015073B" w:rsidP="0015073B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СХЕМА РАСПОЛОЖЕНИЯ  ГРАНИЦ  ПУБЛИЧНОГО СЕРВИТУТА</w:t>
      </w:r>
    </w:p>
    <w:tbl>
      <w:tblPr>
        <w:tblW w:w="10206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802"/>
        <w:gridCol w:w="3717"/>
        <w:gridCol w:w="3687"/>
      </w:tblGrid>
      <w:tr w:rsidR="00C826C4" w:rsidRPr="00020657" w:rsidTr="00D772F1">
        <w:tc>
          <w:tcPr>
            <w:tcW w:w="10206" w:type="dxa"/>
            <w:gridSpan w:val="3"/>
            <w:shd w:val="clear" w:color="auto" w:fill="auto"/>
          </w:tcPr>
          <w:p w:rsidR="00A6292B" w:rsidRPr="00020657" w:rsidRDefault="005D5C37" w:rsidP="00DD655C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 xml:space="preserve">Система координат МСК -38, зона 3  </w:t>
            </w:r>
          </w:p>
        </w:tc>
      </w:tr>
      <w:tr w:rsidR="00C826C4" w:rsidRPr="00020657" w:rsidTr="00D772F1">
        <w:tc>
          <w:tcPr>
            <w:tcW w:w="10206" w:type="dxa"/>
            <w:gridSpan w:val="3"/>
            <w:shd w:val="clear" w:color="auto" w:fill="auto"/>
          </w:tcPr>
          <w:p w:rsidR="00243D64" w:rsidRPr="00020657" w:rsidRDefault="005D5C37" w:rsidP="00353413">
            <w:pPr>
              <w:rPr>
                <w:sz w:val="21"/>
                <w:szCs w:val="21"/>
                <w:vertAlign w:val="superscript"/>
              </w:rPr>
            </w:pPr>
            <w:r w:rsidRPr="00020657">
              <w:rPr>
                <w:sz w:val="21"/>
                <w:szCs w:val="21"/>
              </w:rPr>
              <w:t xml:space="preserve">Площадь  устанавливаемого публичного сервитута </w:t>
            </w:r>
            <w:r w:rsidR="008B14F5" w:rsidRPr="00020657">
              <w:rPr>
                <w:sz w:val="21"/>
                <w:szCs w:val="21"/>
              </w:rPr>
              <w:t>–</w:t>
            </w:r>
            <w:r w:rsidR="002B126D">
              <w:rPr>
                <w:sz w:val="21"/>
                <w:szCs w:val="21"/>
              </w:rPr>
              <w:t xml:space="preserve"> 73575</w:t>
            </w:r>
            <w:r w:rsidR="00CA654F">
              <w:rPr>
                <w:sz w:val="21"/>
                <w:szCs w:val="21"/>
              </w:rPr>
              <w:t xml:space="preserve"> </w:t>
            </w:r>
            <w:r w:rsidR="009507A0" w:rsidRPr="00020657">
              <w:rPr>
                <w:sz w:val="21"/>
                <w:szCs w:val="21"/>
              </w:rPr>
              <w:t>м</w:t>
            </w:r>
            <w:proofErr w:type="gramStart"/>
            <w:r w:rsidR="009507A0"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5D5C37" w:rsidRPr="00020657" w:rsidTr="00D772F1">
        <w:tc>
          <w:tcPr>
            <w:tcW w:w="10206" w:type="dxa"/>
            <w:gridSpan w:val="3"/>
            <w:shd w:val="clear" w:color="auto" w:fill="auto"/>
          </w:tcPr>
          <w:p w:rsidR="005D5C37" w:rsidRPr="00020657" w:rsidRDefault="005D5C37" w:rsidP="002B126D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</w:t>
            </w:r>
            <w:r w:rsidR="004561AA" w:rsidRPr="00020657">
              <w:rPr>
                <w:sz w:val="21"/>
                <w:szCs w:val="21"/>
              </w:rPr>
              <w:t xml:space="preserve">ом </w:t>
            </w:r>
            <w:r w:rsidR="008A6497" w:rsidRPr="00020657">
              <w:rPr>
                <w:sz w:val="21"/>
                <w:szCs w:val="21"/>
              </w:rPr>
              <w:t>участке с кадастровым номером</w:t>
            </w:r>
            <w:r w:rsidR="002B126D">
              <w:rPr>
                <w:sz w:val="21"/>
                <w:szCs w:val="21"/>
              </w:rPr>
              <w:t xml:space="preserve"> </w:t>
            </w:r>
            <w:r w:rsidR="002B126D" w:rsidRPr="002B126D">
              <w:rPr>
                <w:sz w:val="21"/>
                <w:szCs w:val="21"/>
              </w:rPr>
              <w:t>38:06:080604:213</w:t>
            </w:r>
            <w:r w:rsidR="00020657" w:rsidRPr="00020657">
              <w:rPr>
                <w:sz w:val="21"/>
                <w:szCs w:val="21"/>
              </w:rPr>
              <w:t xml:space="preserve"> </w:t>
            </w:r>
            <w:r w:rsidR="00020657">
              <w:rPr>
                <w:sz w:val="21"/>
                <w:szCs w:val="21"/>
              </w:rPr>
              <w:t>-</w:t>
            </w:r>
            <w:r w:rsidR="002B126D">
              <w:rPr>
                <w:sz w:val="21"/>
                <w:szCs w:val="21"/>
              </w:rPr>
              <w:t>30349</w:t>
            </w:r>
            <w:r w:rsidR="00020657" w:rsidRPr="00020657">
              <w:rPr>
                <w:sz w:val="21"/>
                <w:szCs w:val="21"/>
              </w:rPr>
              <w:t xml:space="preserve"> </w:t>
            </w:r>
            <w:r w:rsidRPr="00020657">
              <w:rPr>
                <w:sz w:val="21"/>
                <w:szCs w:val="21"/>
              </w:rPr>
              <w:t>м</w:t>
            </w:r>
            <w:proofErr w:type="gramStart"/>
            <w:r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2B126D" w:rsidRPr="00020657" w:rsidTr="00D772F1">
        <w:tc>
          <w:tcPr>
            <w:tcW w:w="10206" w:type="dxa"/>
            <w:gridSpan w:val="3"/>
            <w:shd w:val="clear" w:color="auto" w:fill="auto"/>
          </w:tcPr>
          <w:p w:rsidR="002B126D" w:rsidRPr="00020657" w:rsidRDefault="002B126D" w:rsidP="002B126D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земельном участке с кадастровым номером</w:t>
            </w:r>
            <w:r>
              <w:rPr>
                <w:sz w:val="21"/>
                <w:szCs w:val="21"/>
              </w:rPr>
              <w:t xml:space="preserve"> </w:t>
            </w:r>
            <w:r w:rsidRPr="002B126D">
              <w:rPr>
                <w:sz w:val="21"/>
                <w:szCs w:val="21"/>
              </w:rPr>
              <w:t>38:06:080607:483</w:t>
            </w:r>
            <w:r w:rsidR="002555A5">
              <w:rPr>
                <w:sz w:val="21"/>
                <w:szCs w:val="21"/>
              </w:rPr>
              <w:t xml:space="preserve"> -</w:t>
            </w:r>
            <w:r w:rsidR="00AB0931">
              <w:rPr>
                <w:sz w:val="21"/>
                <w:szCs w:val="21"/>
              </w:rPr>
              <w:t>32676</w:t>
            </w:r>
            <w:r w:rsidR="00AB0931" w:rsidRPr="00020657">
              <w:rPr>
                <w:sz w:val="21"/>
                <w:szCs w:val="21"/>
              </w:rPr>
              <w:t xml:space="preserve"> м</w:t>
            </w:r>
            <w:proofErr w:type="gramStart"/>
            <w:r w:rsidR="00AB0931"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2555A5" w:rsidRPr="00020657" w:rsidTr="00D772F1">
        <w:tc>
          <w:tcPr>
            <w:tcW w:w="10206" w:type="dxa"/>
            <w:gridSpan w:val="3"/>
            <w:shd w:val="clear" w:color="auto" w:fill="auto"/>
          </w:tcPr>
          <w:p w:rsidR="002555A5" w:rsidRPr="00020657" w:rsidRDefault="00AB0931" w:rsidP="002B126D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земельном участке с кадастровым номером</w:t>
            </w:r>
            <w:r>
              <w:rPr>
                <w:sz w:val="21"/>
                <w:szCs w:val="21"/>
              </w:rPr>
              <w:t xml:space="preserve"> </w:t>
            </w:r>
            <w:r w:rsidRPr="00AB0931">
              <w:rPr>
                <w:sz w:val="21"/>
                <w:szCs w:val="21"/>
              </w:rPr>
              <w:t>38:06:000000:112</w:t>
            </w:r>
            <w:r>
              <w:rPr>
                <w:sz w:val="21"/>
                <w:szCs w:val="21"/>
              </w:rPr>
              <w:t xml:space="preserve"> - 7795</w:t>
            </w:r>
            <w:r w:rsidRPr="00020657">
              <w:rPr>
                <w:sz w:val="21"/>
                <w:szCs w:val="21"/>
              </w:rPr>
              <w:t xml:space="preserve"> м</w:t>
            </w:r>
            <w:proofErr w:type="gramStart"/>
            <w:r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353413" w:rsidRPr="00020657" w:rsidTr="00D772F1">
        <w:tc>
          <w:tcPr>
            <w:tcW w:w="10206" w:type="dxa"/>
            <w:gridSpan w:val="3"/>
            <w:shd w:val="clear" w:color="auto" w:fill="auto"/>
          </w:tcPr>
          <w:p w:rsidR="00353413" w:rsidRPr="00020657" w:rsidRDefault="002B36FB" w:rsidP="00AB5452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землях государственная собственность, на которые не разграничена</w:t>
            </w:r>
            <w:r>
              <w:rPr>
                <w:sz w:val="21"/>
                <w:szCs w:val="21"/>
              </w:rPr>
              <w:t xml:space="preserve"> (в границах насел</w:t>
            </w:r>
            <w:r w:rsidR="007D05EC">
              <w:rPr>
                <w:sz w:val="21"/>
                <w:szCs w:val="21"/>
              </w:rPr>
              <w:t xml:space="preserve">енного пункта д. </w:t>
            </w:r>
            <w:proofErr w:type="spellStart"/>
            <w:r w:rsidR="007D05EC">
              <w:rPr>
                <w:sz w:val="21"/>
                <w:szCs w:val="21"/>
              </w:rPr>
              <w:t>Бутырки</w:t>
            </w:r>
            <w:proofErr w:type="spellEnd"/>
            <w:r w:rsidR="007D05EC">
              <w:rPr>
                <w:sz w:val="21"/>
                <w:szCs w:val="21"/>
              </w:rPr>
              <w:t>) – 2638</w:t>
            </w:r>
            <w:r>
              <w:rPr>
                <w:sz w:val="21"/>
                <w:szCs w:val="21"/>
              </w:rPr>
              <w:t xml:space="preserve"> </w:t>
            </w:r>
            <w:r w:rsidRPr="00020657">
              <w:rPr>
                <w:sz w:val="21"/>
                <w:szCs w:val="21"/>
              </w:rPr>
              <w:t>м</w:t>
            </w:r>
            <w:proofErr w:type="gramStart"/>
            <w:r w:rsidRPr="00020657">
              <w:rPr>
                <w:sz w:val="21"/>
                <w:szCs w:val="21"/>
                <w:vertAlign w:val="superscript"/>
              </w:rPr>
              <w:t>2</w:t>
            </w:r>
            <w:proofErr w:type="gramEnd"/>
          </w:p>
        </w:tc>
      </w:tr>
      <w:tr w:rsidR="00414987" w:rsidRPr="00020657" w:rsidTr="00D772F1">
        <w:tc>
          <w:tcPr>
            <w:tcW w:w="10206" w:type="dxa"/>
            <w:gridSpan w:val="3"/>
            <w:shd w:val="clear" w:color="auto" w:fill="auto"/>
          </w:tcPr>
          <w:p w:rsidR="00414987" w:rsidRPr="00020657" w:rsidRDefault="00414987" w:rsidP="008653E2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землях государственная собственность, на которые не разграничена</w:t>
            </w:r>
            <w:r>
              <w:rPr>
                <w:sz w:val="21"/>
                <w:szCs w:val="21"/>
              </w:rPr>
              <w:t xml:space="preserve"> (в границах населенного пункта д</w:t>
            </w:r>
            <w:proofErr w:type="gramStart"/>
            <w:r>
              <w:rPr>
                <w:sz w:val="21"/>
                <w:szCs w:val="21"/>
              </w:rPr>
              <w:t>.</w:t>
            </w:r>
            <w:r w:rsidR="008653E2">
              <w:rPr>
                <w:sz w:val="21"/>
                <w:szCs w:val="21"/>
              </w:rPr>
              <w:t>К</w:t>
            </w:r>
            <w:proofErr w:type="gramEnd"/>
            <w:r w:rsidR="008653E2">
              <w:rPr>
                <w:sz w:val="21"/>
                <w:szCs w:val="21"/>
              </w:rPr>
              <w:t>оты</w:t>
            </w:r>
            <w:r w:rsidR="007D05EC">
              <w:rPr>
                <w:sz w:val="21"/>
                <w:szCs w:val="21"/>
              </w:rPr>
              <w:t>) – 115</w:t>
            </w:r>
            <w:r>
              <w:rPr>
                <w:sz w:val="21"/>
                <w:szCs w:val="21"/>
              </w:rPr>
              <w:t xml:space="preserve"> </w:t>
            </w:r>
            <w:r w:rsidRPr="00020657">
              <w:rPr>
                <w:sz w:val="21"/>
                <w:szCs w:val="21"/>
              </w:rPr>
              <w:t>м</w:t>
            </w:r>
            <w:r w:rsidRPr="00020657">
              <w:rPr>
                <w:sz w:val="21"/>
                <w:szCs w:val="21"/>
                <w:vertAlign w:val="superscript"/>
              </w:rPr>
              <w:t>2</w:t>
            </w:r>
          </w:p>
        </w:tc>
      </w:tr>
      <w:tr w:rsidR="00AB0931" w:rsidRPr="00020657" w:rsidTr="00D772F1">
        <w:tc>
          <w:tcPr>
            <w:tcW w:w="10206" w:type="dxa"/>
            <w:gridSpan w:val="3"/>
            <w:shd w:val="clear" w:color="auto" w:fill="auto"/>
          </w:tcPr>
          <w:p w:rsidR="00AB0931" w:rsidRPr="00020657" w:rsidRDefault="00AB0931" w:rsidP="008653E2">
            <w:pPr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Публичный сервитут испрашивается на землях государственная собственность, на которые не разграничена</w:t>
            </w:r>
            <w:r>
              <w:rPr>
                <w:sz w:val="21"/>
                <w:szCs w:val="21"/>
              </w:rPr>
              <w:t xml:space="preserve">     (в границах сельскохозяйственных земель) – 2м</w:t>
            </w:r>
            <w:r w:rsidRPr="00020657">
              <w:rPr>
                <w:sz w:val="21"/>
                <w:szCs w:val="21"/>
                <w:vertAlign w:val="superscript"/>
              </w:rPr>
              <w:t>2</w:t>
            </w:r>
            <w:r>
              <w:rPr>
                <w:sz w:val="21"/>
                <w:szCs w:val="21"/>
              </w:rPr>
              <w:t xml:space="preserve">  </w:t>
            </w:r>
          </w:p>
        </w:tc>
      </w:tr>
      <w:tr w:rsidR="00414987" w:rsidRPr="00020657" w:rsidTr="00D772F1">
        <w:tc>
          <w:tcPr>
            <w:tcW w:w="2802" w:type="dxa"/>
            <w:vMerge w:val="restart"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Обозначение характерных точек границ</w:t>
            </w:r>
          </w:p>
        </w:tc>
        <w:tc>
          <w:tcPr>
            <w:tcW w:w="7404" w:type="dxa"/>
            <w:gridSpan w:val="2"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  <w:lang w:val="en-US"/>
              </w:rPr>
            </w:pPr>
            <w:r w:rsidRPr="00020657">
              <w:rPr>
                <w:sz w:val="21"/>
                <w:szCs w:val="21"/>
              </w:rPr>
              <w:t xml:space="preserve">Координаты, </w:t>
            </w:r>
            <w:proofErr w:type="gramStart"/>
            <w:r w:rsidRPr="00020657">
              <w:rPr>
                <w:sz w:val="21"/>
                <w:szCs w:val="21"/>
              </w:rPr>
              <w:t>м</w:t>
            </w:r>
            <w:proofErr w:type="gramEnd"/>
          </w:p>
        </w:tc>
      </w:tr>
      <w:tr w:rsidR="00414987" w:rsidRPr="00020657" w:rsidTr="00D772F1">
        <w:tc>
          <w:tcPr>
            <w:tcW w:w="2802" w:type="dxa"/>
            <w:vMerge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</w:rPr>
            </w:pPr>
          </w:p>
        </w:tc>
        <w:tc>
          <w:tcPr>
            <w:tcW w:w="3717" w:type="dxa"/>
            <w:shd w:val="clear" w:color="auto" w:fill="auto"/>
            <w:vAlign w:val="center"/>
          </w:tcPr>
          <w:p w:rsidR="00414987" w:rsidRPr="00020657" w:rsidRDefault="00414987" w:rsidP="008B4695">
            <w:pPr>
              <w:jc w:val="center"/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  <w:lang w:val="en-US"/>
              </w:rPr>
              <w:t>X</w:t>
            </w:r>
          </w:p>
        </w:tc>
        <w:tc>
          <w:tcPr>
            <w:tcW w:w="3687" w:type="dxa"/>
            <w:shd w:val="clear" w:color="auto" w:fill="auto"/>
            <w:vAlign w:val="center"/>
          </w:tcPr>
          <w:p w:rsidR="00414987" w:rsidRPr="00020657" w:rsidRDefault="00414987" w:rsidP="008B4695">
            <w:pPr>
              <w:jc w:val="center"/>
              <w:rPr>
                <w:sz w:val="21"/>
                <w:szCs w:val="21"/>
                <w:lang w:val="en-US"/>
              </w:rPr>
            </w:pPr>
            <w:r w:rsidRPr="00020657">
              <w:rPr>
                <w:sz w:val="21"/>
                <w:szCs w:val="21"/>
                <w:lang w:val="en-US"/>
              </w:rPr>
              <w:t>Y</w:t>
            </w:r>
          </w:p>
        </w:tc>
      </w:tr>
      <w:tr w:rsidR="00414987" w:rsidRPr="00020657" w:rsidTr="00D772F1">
        <w:tc>
          <w:tcPr>
            <w:tcW w:w="2802" w:type="dxa"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1</w:t>
            </w:r>
          </w:p>
        </w:tc>
        <w:tc>
          <w:tcPr>
            <w:tcW w:w="3717" w:type="dxa"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2</w:t>
            </w:r>
          </w:p>
        </w:tc>
        <w:tc>
          <w:tcPr>
            <w:tcW w:w="3687" w:type="dxa"/>
            <w:shd w:val="clear" w:color="auto" w:fill="auto"/>
            <w:vAlign w:val="center"/>
          </w:tcPr>
          <w:p w:rsidR="00414987" w:rsidRPr="00020657" w:rsidRDefault="00414987" w:rsidP="00C826C4">
            <w:pPr>
              <w:jc w:val="center"/>
              <w:rPr>
                <w:sz w:val="21"/>
                <w:szCs w:val="21"/>
              </w:rPr>
            </w:pPr>
            <w:r w:rsidRPr="00020657">
              <w:rPr>
                <w:sz w:val="21"/>
                <w:szCs w:val="21"/>
              </w:rPr>
              <w:t>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1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416614,22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3350370,90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2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416613,04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3350376,29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416618,58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3350377,06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4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416616,58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3350385,99</w:t>
            </w:r>
          </w:p>
        </w:tc>
      </w:tr>
      <w:tr w:rsidR="00AB0931" w:rsidRPr="00020657" w:rsidTr="00D84535">
        <w:trPr>
          <w:trHeight w:val="113"/>
        </w:trPr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416605,95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3350433,53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6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416595,35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3350481,06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7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416588,28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3350512,75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416581,20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3350544,43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</w:t>
            </w:r>
            <w:proofErr w:type="gramStart"/>
            <w:r w:rsidRPr="00020657">
              <w:rPr>
                <w:color w:val="000000"/>
                <w:sz w:val="21"/>
                <w:szCs w:val="21"/>
              </w:rPr>
              <w:t>9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416574,13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3350576,13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416567,04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3350607,83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416560,00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3350639,41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416564,39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3350640,39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416571,43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3350608,81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416578,52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3350577,11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416585,59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3350545,41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416592,67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3350513,73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416599,74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3350482,04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416610,34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3350434,51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416620,97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3350386,97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416623,05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3350377,69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416653,24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3350381,73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928A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416682,03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3350385,58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4561AA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416679,13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3350394,84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4561AA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416673,02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3350426,65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4561AA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416666,90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3350458,47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4561AA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416660,79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3350490,29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4561AA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416654,68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3350522,11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416648,56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3350553,92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416642,45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3350585,74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416636,35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3350617,56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416630,23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3350649,38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416629,88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3350651,41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416634,27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3350652,19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416640,77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3350618,41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416646,87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3350586,59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416652,98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3350554,77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416659,10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3350522,96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lastRenderedPageBreak/>
              <w:t>н38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416665,21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3350491,14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416671,32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3350459,32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416677,44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3350427,50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416683,50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3350395,97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416686,55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3350386,19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416693,83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3350387,18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416693,44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3350390,06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416700,18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3350390,98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416700,57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3350388,09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416732,46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3350392,40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416768,16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3350397,22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416765,25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3350406,47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416759,14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3350438,28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416753,02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3350470,10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416746,91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3350501,92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416740,80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3350533,74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416734,68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3350565,55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416728,57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3350597,37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416722,46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3350629,19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416716,35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3350661,01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416715,97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3350663,22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416720,39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3350663,82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416726,88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3350630,04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416732,99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3350598,22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416739,10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3350566,40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416745,22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3350534,59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416751,33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3350502,77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416757,44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3350470,95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416763,56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3350439,13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416769,63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3350407,54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416772,68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3350397,84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416783,96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3350399,39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416818,00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3350403,98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416847,43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3350407,95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416847,04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3350410,81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416850,96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3350411,33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416849,53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3350417,76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416843,40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3350449,58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416837,28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3350481,39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416831,17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3350513,22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416825,03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3350545,02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416818,91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3350576,84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416812,78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3350608,66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416806,66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3350640,47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416800,54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3350672,29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416800,23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3350674,47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416804,58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3350675,10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416811,08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3350641,32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416817,20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3350609,51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416823,33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3350577,69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416829,45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3350545,87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416835,59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3350514,07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416841,70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3350482,24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416847,82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3350450,43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416853,95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3350418,61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416856,27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3350408,13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416865,07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3350409,32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416899,12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3350413,91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416932,91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3350418,47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416930,92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3350428,77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416924,80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3350460,58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lastRenderedPageBreak/>
              <w:t>н99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416918,67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3350492,40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416912,55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3350524,21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416906,42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3350556,03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9A7E6E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416900,30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3350587,85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584C8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416894,18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3350619,66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416888,05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3350651,48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416881,93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3350683,29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416881,57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3350685,49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416885,97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3350686,10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416892,47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3350652,33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416898,60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3350620,51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416904,72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3350588,70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416910,84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3350556,88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416916,97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3350525,06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416923,09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3350493,25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860DE9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416929,22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3350461,43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416935,34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3350429,62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416938,18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3350414,89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416944,50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3350382,23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416950,45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3350351,12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416956,71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3350318,60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416962,70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3350287,49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416968,83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3350255,68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416974,95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3350223,86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416981,22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3350191,38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416987,20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3350160,23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416993,34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3350128,31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416999,45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3350096,60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417005,57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3350064,78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417008,41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3350050,05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417014,54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3350018,23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417020,80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3349985,71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417026,78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3349954,60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417034,45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3349914,69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417035,20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3349910,76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417030,83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3349909,97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417030,03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3349913,84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417022,36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3349953,75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417016,38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3349984,86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417010,12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3350017,38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F07EA5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417003,99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3350049,20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416969,98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3350044,60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416936,16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3350040,05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416927,75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3350038,90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416929,54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3350029,58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416933,78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3350007,58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416939,85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3349976,03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416948,17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3349932,81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416948,55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3349930,85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416944,12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3349930,16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416943,75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3349931,96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416935,43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3349975,18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416929,36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3350006,74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416925,12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3350028,73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416923,28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3350038,29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416896,85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3350034,71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416855,25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3350029,10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416844,83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3350027,70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416850,91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3349996,13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416859,01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3349953,88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2C6D46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416859,39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3349951,92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7F6728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lastRenderedPageBreak/>
              <w:t>н160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416854,97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3349951,08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7F6728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416854,59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3349953,03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7F6728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416846,49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3349995,28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020657" w:rsidRDefault="00AB0931" w:rsidP="007F6728">
            <w:pPr>
              <w:jc w:val="center"/>
              <w:rPr>
                <w:color w:val="000000"/>
                <w:sz w:val="21"/>
                <w:szCs w:val="21"/>
              </w:rPr>
            </w:pPr>
            <w:r w:rsidRPr="00020657">
              <w:rPr>
                <w:color w:val="000000"/>
                <w:sz w:val="21"/>
                <w:szCs w:val="21"/>
              </w:rPr>
              <w:t>н163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416840,36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3350027,10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416806,35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3350022,50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416766,80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3350017,17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416758,39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3350016,03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416766,32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3349974,80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416766,70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3349972,84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416762,23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3349972,27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416761,90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3349973,95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416753,92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3350015,42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416725,42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3350011,58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416705,73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3350008,92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416707,26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3350002,04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416702,79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3350001,23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416701,20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3350008,56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416693,34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3350008,74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416692,19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3350014,27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416699,96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3350014,09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416698,05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3350022,58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416689,11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3350062,49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416680,30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3350101,78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416671,79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3350139,73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416663,46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3350176,89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416655,35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3350213,06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416647,00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3350250,29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416639,08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3350285,60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416629,47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3350328,47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416619,78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3350371,68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proofErr w:type="gramStart"/>
            <w:r>
              <w:rPr>
                <w:color w:val="000000"/>
                <w:sz w:val="21"/>
                <w:szCs w:val="21"/>
              </w:rPr>
              <w:t>1</w:t>
            </w:r>
            <w:proofErr w:type="gramEnd"/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416614,22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AB0931" w:rsidRDefault="00AB0931" w:rsidP="00AB0931">
            <w:pPr>
              <w:jc w:val="center"/>
              <w:rPr>
                <w:color w:val="000000"/>
                <w:sz w:val="21"/>
                <w:szCs w:val="21"/>
              </w:rPr>
            </w:pPr>
            <w:r w:rsidRPr="00AB0931">
              <w:rPr>
                <w:color w:val="000000"/>
                <w:sz w:val="21"/>
                <w:szCs w:val="21"/>
              </w:rPr>
              <w:t>3350370,90</w:t>
            </w:r>
          </w:p>
        </w:tc>
      </w:tr>
      <w:tr w:rsidR="00AB0931" w:rsidRPr="00020657" w:rsidTr="009A7E6E">
        <w:tc>
          <w:tcPr>
            <w:tcW w:w="2802" w:type="dxa"/>
            <w:shd w:val="clear" w:color="auto" w:fill="auto"/>
            <w:vAlign w:val="bottom"/>
          </w:tcPr>
          <w:p w:rsidR="00AB0931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AB0931" w:rsidRPr="0014470E" w:rsidRDefault="00AB0931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417003,14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3350053,63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416969,38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3350049,06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416935,55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3350044,51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416926,81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3350043,32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416924,57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3350053,94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416918,47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3350085,68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416912,36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3350117,39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416906,22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3350149,31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416900,23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3350180,41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416893,97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3350212,94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416887,84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3350244,76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416881,72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3350276,57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416875,73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3350307,67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416869,47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3350340,20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416863,48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3350371,30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416857,25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3350403,72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416865,67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3350404,86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416899,72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3350409,45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416933,76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3350414,04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416940,08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3350381,38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416946,03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3350350,27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416952,29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3350317,75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416958,28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3350286,64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416964,41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3350254,83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416970,53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3350223,01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416976,80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3350190,53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416982,78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3350159,38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416988,92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3350127,46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416995,03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3350095,75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14470E">
              <w:rPr>
                <w:color w:val="000000"/>
                <w:sz w:val="21"/>
                <w:szCs w:val="21"/>
              </w:rPr>
              <w:t>219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417001,15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3350063,93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190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417003,14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3350053,63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416921,54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3350046,54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416917,27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3350045,97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416917,66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3350043,08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416896,11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3350040,16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416854,52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3350034,55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14470E" w:rsidRDefault="00D80699" w:rsidP="0014470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14470E">
              <w:rPr>
                <w:color w:val="000000"/>
                <w:sz w:val="21"/>
                <w:szCs w:val="21"/>
              </w:rPr>
              <w:t>225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416843,70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3350033,10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416841,69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3350042,70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416835,40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3350074,44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416829,29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3350106,24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416823,18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3350138,06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416817,07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3350169,88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416810,96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3350201,69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416804,84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3350233,51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416798,73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3350265,33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416792,62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3350297,15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416786,50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3350328,96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416780,39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3350360,78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416774,30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3350392,51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416784,69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3350393,94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416818,73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3350398,53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416852,78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3350403,12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416859,06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3350370,45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416865,05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3350339,35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416871,31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3350306,82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416877,30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3350275,72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416883,42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3350243,91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416889,55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3350212,09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416895,81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3350179,56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416901,80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3350148,46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416907,94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3350116,54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416914,05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3350084,83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416920,17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3350053,01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н220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416921,54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3350046,54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416839,23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3350032,50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416805,62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3350027,95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416770,80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3350023,26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416770,41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3350026,14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416763,67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3350025,22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416764,05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3350022,35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416757,30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3350021,43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416755,38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3350031,00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416747,68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3350071,03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416740,09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3350110,50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416732,77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3350148,60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416725,64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3350185,93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416718,62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3350222,26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416711,45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3350259,62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416704,66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3350294,99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416696,21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3350337,99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416688,15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3350380,86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416696,57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3350382,00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416733,20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3350386,95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416769,83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3350391,90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416775,97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3350359,93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416782,08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3350328,11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416788,20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3350296,30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416794,31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3350264,48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60408E">
              <w:rPr>
                <w:color w:val="000000"/>
                <w:sz w:val="21"/>
                <w:szCs w:val="21"/>
              </w:rPr>
              <w:t>276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416800,42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3350232,66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416806,54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3350200,84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416812,65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3350169,03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416818,76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3350137,21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416824,87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3350105,39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416830,99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3350073,57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416837,29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3350041,78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н252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416839,23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3350032,50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416752,84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3350020,82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416724,69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3350017,03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416704,51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3350014,36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416702,44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3350023,57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416693,50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3350063,47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416684,69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3350102,76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416676,18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3350140,71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416667,85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3350177,87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416659,74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3350214,05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416651,39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3350251,27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416643,47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3350286,58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416633,86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3350329,45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416624,25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3350372,30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416653,97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3350376,28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416683,69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3350380,25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416691,79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3350337,16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299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416700,24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3350294,12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60408E" w:rsidRDefault="00D80699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60408E">
              <w:rPr>
                <w:color w:val="000000"/>
                <w:sz w:val="21"/>
                <w:szCs w:val="21"/>
              </w:rPr>
              <w:t>300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416707,03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3350258,77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416714,20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3350221,41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416721,22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3350185,08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416728,35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3350147,76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416735,67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3350109,65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416743,26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3350070,18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416750,97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3350030,11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283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416752,84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 w:rsidP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3350020,82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020657" w:rsidRDefault="00D80699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416469,73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3350950,47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416470,86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3350945,07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416465,09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3350944,30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416477,54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3350884,54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416490,79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3350821,12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416500,65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3350778,10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416512,60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3350722,17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416515,38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3350707,73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416520,18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3350682,77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416522,94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3350668,45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416555,80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3350521,17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416563,36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3350487,23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416570,83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3350453,80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416578,21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3350420,69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416586,48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3350383,60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416588,88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3350373,01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416592,85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3350373,47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416593,45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3350373,55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416594,69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3350368,18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416593,48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3350368,01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416590,10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3350367,62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416596,69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3350338,26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416603,22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3350309,13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416609,71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3350280,18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416616,27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3350250,93</w:t>
            </w:r>
          </w:p>
        </w:tc>
      </w:tr>
      <w:tr w:rsidR="00D80699" w:rsidRPr="00020657" w:rsidTr="009A7E6E">
        <w:tc>
          <w:tcPr>
            <w:tcW w:w="2802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D80699">
              <w:rPr>
                <w:color w:val="000000"/>
                <w:sz w:val="21"/>
                <w:szCs w:val="21"/>
              </w:rPr>
              <w:t>332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416622,80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D80699" w:rsidRPr="00D80699" w:rsidRDefault="00D80699">
            <w:pPr>
              <w:jc w:val="center"/>
              <w:rPr>
                <w:color w:val="000000"/>
                <w:sz w:val="21"/>
                <w:szCs w:val="21"/>
              </w:rPr>
            </w:pPr>
            <w:r w:rsidRPr="00D80699">
              <w:rPr>
                <w:color w:val="000000"/>
                <w:sz w:val="21"/>
                <w:szCs w:val="21"/>
              </w:rPr>
              <w:t>3350221,77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FC5243">
              <w:rPr>
                <w:color w:val="000000"/>
                <w:sz w:val="21"/>
                <w:szCs w:val="21"/>
              </w:rPr>
              <w:t>333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416629,35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3350192,56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416635,50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3350165,17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416642,08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3350135,81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416648,54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3350106,98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416654,48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3350080,48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416660,73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3350052,62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416669,20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3350014,78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416674,30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3350014,67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416678,35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3350014,58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416679,69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3350009,04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416668,59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3350009,29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416665,14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3349987,78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416659,86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3349989,84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416663,53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3350012,52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416663,60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3350014,59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416655,36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3350051,42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416649,11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3350079,28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416643,17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3350105,78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416636,71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3350134,61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416630,13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3350163,97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416623,98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3350191,36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416617,43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3350220,57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416610,90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3350249,73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416604,34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3350278,98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416597,85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3350307,93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416591,32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3350337,06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416584,44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3350367,71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416546,02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3350363,63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416510,66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3350359,84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416517,16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3350328,93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416523,39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3350298,87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416529,52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3350269,52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416535,56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3350240,58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416541,57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3350211,80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416547,71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3350182,37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416553,45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3350154,86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416559,52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3350125,81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416565,48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3350097,28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416570,96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3350071,03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416576,85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3350042,82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416577,25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3350040,77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416572,85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3350039,94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416566,55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3350070,11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416561,08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3350096,36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416555,12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3350124,89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416549,04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3350153,94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416543,30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3350181,45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416537,17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3350210,88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416531,15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3350239,66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416525,12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3350268,60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416518,98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3350297,96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416512,76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3350328,00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416506,16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3350359,38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416497,70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3350358,50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416394,29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3350347,51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416383,86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3350346,40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416389,28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3350320,39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416394,76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3350294,14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416400,21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3350268,03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416405,68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3350241,77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416411,16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3350215,51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FC5243">
              <w:rPr>
                <w:color w:val="000000"/>
                <w:sz w:val="21"/>
                <w:szCs w:val="21"/>
              </w:rPr>
              <w:t>394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416416,65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3350189,20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416422,10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3350162,88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416427,62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3350136,60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416433,05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3350110,58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416439,74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3350078,51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399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416447,21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3350042,73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416448,03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3350038,81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416443,64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3350038,09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416442,80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3350041,81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416435,34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3350077,59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416428,64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3350109,66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416423,22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3350135,67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416417,69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3350161,97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416412,24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3350188,28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416406,75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3350214,59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416401,27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3350240,85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416395,80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3350267,11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416390,35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3350293,22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416384,87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3350319,47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416379,36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3350345,92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416338,45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3350341,51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416299,82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3350337,40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416305,37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3350310,81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416310,77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3350284,89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416316,29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3350258,48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416321,73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3350232,39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416327,27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3350205,80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416332,75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3350179,54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416338,20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3350153,41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416343,64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3350127,36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416349,12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3350101,11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416355,56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3350070,21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416362,48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3350037,06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416362,93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3350034,79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416358,48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3350034,18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416351,15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3350069,29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416344,71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3350100,19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416339,23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3350126,44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416333,80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3350152,49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416328,34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3350178,62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416322,86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3350204,88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416317,32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3350231,47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416311,88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3350257,56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416306,37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3350283,97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416300,96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3350309,89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416295,32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3350336,94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416284,90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3350335,88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416243,14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3350331,38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416196,04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3350326,38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416204,15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3350299,91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416211,89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3350274,67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416219,90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3350248,57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416227,92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3350222,42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416236,91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3350193,10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416246,54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3350161,70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416259,79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3350118,45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416275,75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3350066,42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416276,43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3350064,19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416272,04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3350063,19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416255,49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3350117,13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416242,24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3350160,38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FC5243">
              <w:rPr>
                <w:color w:val="000000"/>
                <w:sz w:val="21"/>
                <w:szCs w:val="21"/>
              </w:rPr>
              <w:t>455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416232,61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3350191,78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416223,62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3350221,10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416215,60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3350247,25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416207,59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3350273,35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416199,85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3350298,59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416191,74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3350325,06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416187,28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3350339,60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416177,77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3350370,60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416169,10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3350398,88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416160,62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3350426,55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416153,12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3350451,00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416146,75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3350471,76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416140,11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3350493,43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416132,84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3350517,12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416125,82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3350540,03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416119,38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3350561,03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416112,61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3350582,82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416117,13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3350583,72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416123,68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3350562,35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416130,12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3350541,35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416137,14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3350518,44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416144,41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3350494,75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416151,05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3350473,08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416157,42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3350452,32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416164,92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3350427,87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416173,40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3350400,20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416182,07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3350371,92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416191,58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3350340,92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416194,70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3350330,76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416242,66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3350335,85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416284,44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3350340,36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416294,40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3350341,37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416292,35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3350351,18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416285,94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3350381,86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416279,61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3350412,21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416273,28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3350442,56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416265,99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3350477,65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416258,46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3350513,79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416251,05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3350549,21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416247,97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3350563,94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416234,35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3350629,16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416222,34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3350635,79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416193,36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3350632,70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416163,67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3350629,54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499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416134,33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3350626,41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416131,34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3350626,13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416130,87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3350630,56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416133,85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3350630,88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416163,19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3350634,01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416192,88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3350637,17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416221,32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3350640,20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416238,27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3350632,29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416252,37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3350564,86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416255,45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3350550,13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416262,86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3350514,71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416270,40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3350478,57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416277,69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3350443,48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416284,02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3350413,13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416290,35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3350382,78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416296,75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3350352,10</w:t>
            </w:r>
          </w:p>
        </w:tc>
      </w:tr>
      <w:tr w:rsidR="00FC5243" w:rsidRPr="00020657" w:rsidTr="009A7E6E">
        <w:tc>
          <w:tcPr>
            <w:tcW w:w="2802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FC5243">
              <w:rPr>
                <w:color w:val="000000"/>
                <w:sz w:val="21"/>
                <w:szCs w:val="21"/>
              </w:rPr>
              <w:t>515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416298,89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FC5243" w:rsidRPr="00FC5243" w:rsidRDefault="00FC5243" w:rsidP="00FC5243">
            <w:pPr>
              <w:jc w:val="center"/>
              <w:rPr>
                <w:color w:val="000000"/>
                <w:sz w:val="21"/>
                <w:szCs w:val="21"/>
              </w:rPr>
            </w:pPr>
            <w:r w:rsidRPr="00FC5243">
              <w:rPr>
                <w:color w:val="000000"/>
                <w:sz w:val="21"/>
                <w:szCs w:val="21"/>
              </w:rPr>
              <w:t>3350341,83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030322">
              <w:rPr>
                <w:color w:val="000000"/>
                <w:sz w:val="21"/>
                <w:szCs w:val="21"/>
              </w:rPr>
              <w:t>516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416299,18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3350341,86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416298,76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3350345,76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416305,52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3350346,48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416305,83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3350343,57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416378,23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3350351,33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416376,29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3350360,62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416369,90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3350391,25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416363,57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3350421,59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416357,23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3350451,94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416349,65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3350488,30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416342,05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3350524,34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416334,99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3350558,60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416339,40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3350559,51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416346,46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3350525,25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416354,05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3350489,23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416361,64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3350452,86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416367,97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3350422,51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416374,31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3350392,17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416380,69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3350361,54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416382,72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3350351,81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416391,56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3350352,75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416391,26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3350355,60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416398,02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3350356,32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416398,32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3350353,47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416497,13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3350363,97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416505,03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3350364,79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416503,19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3350373,61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416495,49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3350410,37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416488,51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3350443,84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416481,51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3350477,44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416474,49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3350510,99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416465,88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3350552,39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416460,33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3350578,95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416464,73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3350579,79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416470,28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3350553,31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416478,90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3350511,91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416485,91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3350478,36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416492,92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3350444,76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416499,90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3350411,29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416507,59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3350374,53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416508,93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3350368,12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416514,34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3350368,70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416514,65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3350365,80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416545,44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3350369,10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416583,22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3350373,11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416581,12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3350382,39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416572,84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3350419,49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416565,46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3350452,60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416557,99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3350486,03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416550,43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3350519,97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416517,57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3350667,25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416514,78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3350681,73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416509,98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3350706,69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416507,20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3350721,13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416495,27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3350776,95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416486,67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3350814,49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416462,99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3350811,99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416439,96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3350809,52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416416,95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3350807,08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416393,92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3350804,58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416365,15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3350801,52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030322">
              <w:rPr>
                <w:color w:val="000000"/>
                <w:sz w:val="21"/>
                <w:szCs w:val="21"/>
              </w:rPr>
              <w:t>577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416365,45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3350798,69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416358,68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3350797,97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416358,38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3350800,81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416344,18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3350799,37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416318,93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3350796,69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416298,41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3350794,50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416275,54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3350792,09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416253,98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3350789,74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416231,23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3350787,37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416212,00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3350785,32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416212,31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3350782,42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416205,55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3350781,70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416205,13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3350785,59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416190,94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3350784,09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416168,08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3350781,67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416145,20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3350779,23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416122,33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3350776,79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416099,44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3350774,36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416060,00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3350770,18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416063,11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3350760,01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416075,87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3350718,36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416088,61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3350676,72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599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416116,62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3350679,69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416148,41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3350683,07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416178,27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3350686,24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416180,34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3350686,46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416180,74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3350681,98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416148,89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3350678,60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416117,09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3350675,22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416085,39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3350671,86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416071,57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3350717,04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416058,81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3350758,69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416054,36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3350773,24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416044,07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3350804,58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416033,55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3350836,43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416038,04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3350837,40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416048,35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3350805,98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416058,66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3350774,56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416098,97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3350778,84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416121,85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3350781,26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416144,72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3350783,70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416167,60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3350786,14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416190,47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3350788,57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416200,90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3350789,67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416192,21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3350831,33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416183,53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3350872,94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416174,35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3350916,93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416163,92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3350915,81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416141,03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3350913,39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416118,16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3350910,97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416095,29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3350908,53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416072,42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3350906,10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416044,92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3350903,18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416042,94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3350903,00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416042,45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3350907,44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416071,94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3350910,57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416094,81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3350913,00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416117,69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3350915,45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416140,56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3350917,87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416163,44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3350920,28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416173,43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3350921,35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030322">
              <w:rPr>
                <w:color w:val="000000"/>
                <w:sz w:val="21"/>
                <w:szCs w:val="21"/>
              </w:rPr>
              <w:t>638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416171,36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3350931,26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416160,56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3350983,03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416149,65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3351035,31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416139,22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3351034,21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416110,26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3351031,13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416083,58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3351028,29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416055,74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3351025,34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416027,91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3351022,38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415996,23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3351019,01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416001,00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3350987,74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416001,75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3350982,50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415997,30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3350982,12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415991,78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3351018,33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415989,51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3351033,18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415984,99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3351062,77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415984,23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3351067,71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415988,71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3351068,09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415989,44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3351063,45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415993,96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3351033,86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415995,55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3351023,46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416027,43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3351026,85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416055,26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3351029,81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416083,11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3351032,76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416109,78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3351035,60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416138,75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3351038,69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416148,73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3351039,75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416146,68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3351049,57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416137,15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3351095,25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416127,57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3351141,20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416117,13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3351140,10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416085,31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3351136,72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416053,49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3351133,34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416021,67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3351129,95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416015,73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3351128,57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415974,96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3351124,24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415953,72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3351121,99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415924,93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3351103,76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415874,23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3351071,66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415823,54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3351039,57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415772,85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3351007,47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415722,15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3350975,38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415671,46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3350943,28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415620,77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3350911,18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415570,07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3350879,09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415519,38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3350846,99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415486,11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3350825,94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415462,75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3350788,52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415434,15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3350742,72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415410,57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3350704,97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415401,49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3350662,06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415389,07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3350603,36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415376,65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3350544,66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415364,23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3350485,96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415351,81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3350427,26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415339,39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3350368,56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415326,97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3350309,86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415314,55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3350251,16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415302,12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3350192,46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415289,70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3350133,76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415277,28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3350075,06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698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415264,86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3350016,36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030322">
              <w:rPr>
                <w:color w:val="000000"/>
                <w:sz w:val="21"/>
                <w:szCs w:val="21"/>
              </w:rPr>
              <w:t>699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415252,44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3349957,65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415240,02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3349898,95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415227,60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3349840,25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415215,18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3349781,55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415202,76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3349722,85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415190,34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3349664,15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415177,92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3349605,45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415168,95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3349563,16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415162,33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3349558,28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415172,54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3349606,59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415184,96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3349665,29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415197,38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3349723,99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415209,80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3349782,69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415222,22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3349841,39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415234,64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3349900,09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415247,06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3349958,79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415259,48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3350017,50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415271,90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3350076,20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415284,32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3350134,90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415296,74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3350193,60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415309,17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3350252,30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415321,59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3350311,00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415334,01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3350369,70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415346,43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3350428,40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415358,85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3350487,10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415371,27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3350545,80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415383,69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3350604,50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415396,11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3350663,20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415405,39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3350707,05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415458,09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3350791,44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415482,11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3350829,90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415516,44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3350851,63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415567,13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3350883,73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415617,83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3350915,82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415668,52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3350947,92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415719,21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3350980,02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415769,91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3351012,11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415820,60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3351044,21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415871,29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3351076,30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415921,99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3351108,40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415951,86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3351127,31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415974,38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3351129,70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416015,15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3351134,03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416021,09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3351135,42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416052,91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3351138,81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416084,73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3351142,19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416116,56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3351145,57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416131,50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3351147,14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416158,34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3351149,99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416186,18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3351152,94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416214,02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3351155,90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416241,85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3351158,86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416269,74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3351161,82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416284,62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3351163,39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416313,93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3351166,50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416346,14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3351169,93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416378,34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3351173,35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416415,37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3351177,26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416426,12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3351126,92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416435,86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3351081,33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416439,00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3351066,64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030322">
              <w:rPr>
                <w:color w:val="000000"/>
                <w:sz w:val="21"/>
                <w:szCs w:val="21"/>
              </w:rPr>
              <w:t>760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416450,09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3351014,77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416461,14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3350963,00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416463,96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3350949,71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307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416469,73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3350950,47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Default="0003032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Default="0003032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Default="0003032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-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416301,67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3351057,00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416291,77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3351055,95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416263,93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3351052,99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416236,10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3351050,03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416208,26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3351047,08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416180,43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3351044,12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416157,99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3351041,73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416157,68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3351044,61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416152,43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3351044,06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416151,09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3351050,49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416141,56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3351096,17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416132,07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3351141,67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416158,92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3351144,52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416186,76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3351147,47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416214,60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3351150,43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416242,43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3351153,39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416270,32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3351156,35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416280,69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3351157,46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416290,30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3351111,42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416299,82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3351065,84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416301,67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3351057,00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Default="00030322" w:rsidP="0003032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Default="00030322" w:rsidP="0003032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Default="00030322" w:rsidP="0003032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-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416432,46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3351070,90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416405,81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3351068,07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416379,23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3351065,24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416351,97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3351062,35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416311,13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3351058,01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416310,82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3351060,89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416305,56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3351060,33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416304,22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3351066,76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416294,71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3351112,34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416285,20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3351157,92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416314,51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3351161,03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416346,72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3351164,46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416378,92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3351167,88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416411,02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3351171,27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416420,74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3351125,77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416430,48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3351080,18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416432,46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3351070,90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Default="00030322" w:rsidP="0003032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Default="00030322" w:rsidP="0003032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Default="00030322" w:rsidP="0003032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-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416327,26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3350937,63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416316,61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3350936,58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416291,33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3350933,93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416270,80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3350931,70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416247,94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3350929,33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416226,40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3350926,99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416204,23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3350924,60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416177,93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3350921,83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416175,77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3350932,18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416164,97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3350983,95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416154,15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3351035,79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416181,01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3351038,65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416208,84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3351041,61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416236,68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3351044,56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416264,51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3351047,52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030322">
              <w:rPr>
                <w:color w:val="000000"/>
                <w:sz w:val="21"/>
                <w:szCs w:val="21"/>
              </w:rPr>
              <w:t>814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416292,35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3351050,48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416302,80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3351051,59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416308,59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3351023,75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416313,69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3350999,30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416319,20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3350972,91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416324,52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3350947,39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799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416327,26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3350937,63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60408E" w:rsidRDefault="00030322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60408E" w:rsidRDefault="00030322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60408E" w:rsidRDefault="00030322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416355,06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3350806,00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416343,60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3350804,84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416318,35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3350802,16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416297,83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3350799,97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416274,94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3350797,56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416253,41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3350795,21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416230,65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3350792,84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416205,40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3350790,15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416196,62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3350832,25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416187,94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3350873,86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416178,85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3350917,41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416204,71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3350920,13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416226,88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3350922,52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416248,41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3350924,85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416271,28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3350927,23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416291,80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3350929,45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416317,05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3350932,10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416328,49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3350933,23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416337,63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3350889,73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416346,39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3350847,63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416355,06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3350806,00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60408E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60408E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60408E" w:rsidRDefault="00030322" w:rsidP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416485,43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3350819,89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416462,40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3350817,46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416439,38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3350814,99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416416,36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3350812,55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416393,34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3350810,05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416359,57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3350806,46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416350,80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3350848,55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416342,04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3350890,65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416333,04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3350933,68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416366,78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3350937,34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416389,81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3350939,78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416412,82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3350942,27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416435,85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3350944,71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416437,08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3350944,86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416436,49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3350949,30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416412,35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3350946,74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416389,33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3350944,25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416366,31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3350941,81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416331,81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3350938,08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416328,92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3350948,37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416323,61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3350973,83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416318,10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3351000,22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416313,00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3351024,67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416307,29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3351052,07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416352,55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3351056,88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416379,81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3351059,77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416406,39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3351062,60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416433,62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3351065,49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416444,71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3351013,62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416455,76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3350961,86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416458,87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3350947,19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030322">
              <w:rPr>
                <w:color w:val="000000"/>
                <w:sz w:val="21"/>
                <w:szCs w:val="21"/>
              </w:rPr>
              <w:t>871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416472,16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3350883,42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416485,43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3350819,89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Default="00030322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Default="00030322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Default="00030322" w:rsidP="0060408E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-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416488,03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3350947,81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416486,86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3350953,18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416493,57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3350954,25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416491,64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3350963,31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416484,98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3350994,46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416478,16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3351026,40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416471,34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3351058,30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416464,53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3351090,19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416457,71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3351122,09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416450,43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3351156,17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416454,74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3351157,50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416455,25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3351155,15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416462,11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3351123,03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416468,93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3351091,13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416475,74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3351059,24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416482,56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3351027,34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416489,38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3350995,40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416496,04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3350964,25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416498,02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3350954,96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416532,06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3350959,39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416565,33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3350963,69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416563,53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3350973,06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416557,53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3351004,24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416551,37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3351036,27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416545,20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3351068,30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н897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416539,04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3351100,33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416532,88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3351132,36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416526,72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3351164,40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416531,14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3351165,25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416537,30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3351133,21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416543,46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3351101,18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416549,62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3351069,15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416555,79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3351037,12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416561,95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3351005,09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416567,95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3350973,91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416569,80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3350964,30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416578,49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3350965,49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416582,50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3350966,00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416582,12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3350968,94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416588,85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3350969,83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416589,24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3350966,87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416617,38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3350970,49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416655,88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3350975,45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416654,11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3350984,76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416647,98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3351016,61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416641,83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3351048,64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416635,67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3351080,67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416629,63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3351112,09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416623,72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3351142,80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416617,31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3351176,15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416621,73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3351177,00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416628,14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3351143,65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416634,05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3351112,94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416640,09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3351081,52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416646,25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3351049,49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416652,40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3351017,46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416658,53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3350985,60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416660,35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3350976,02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030322">
              <w:rPr>
                <w:color w:val="000000"/>
                <w:sz w:val="21"/>
                <w:szCs w:val="21"/>
              </w:rPr>
              <w:t>930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416671,13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3350977,40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416707,59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3350982,22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416736,22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3350985,93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416735,80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3350989,11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416740,48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3350989,73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416739,30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3350995,89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416733,29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3351027,07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416727,13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3351059,10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416720,97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3351091,13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416714,81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3351123,16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416708,64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3351155,19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н941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416702,48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3351187,22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416706,90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3351188,07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416713,06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3351156,04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416719,23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3351124,01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416725,39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3351091,98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416731,55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3351059,95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416737,71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3351027,92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416743,72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3350996,74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949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416745,75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3350986,17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950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416754,47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3350987,30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951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416788,25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3350991,86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952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416821,67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3350996,46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953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416819,66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3351006,76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954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416813,75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3351037,51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955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416807,58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3351069,54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956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416801,42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3351101,57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957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416795,25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3351133,60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958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416789,11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3351165,62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959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416782,93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3351197,65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960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416787,35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3351198,50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961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416793,53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3351166,47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962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416799,67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3351134,45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963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416805,84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3351102,42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964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416812,00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3351070,39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965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416818,17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3351038,36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966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416824,08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3351007,62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967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416826,95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3350992,89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968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416833,11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3350960,92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969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416839,23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3350929,11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970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416845,36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3350897,29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971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416851,45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3350865,47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416857,61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3350833,67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973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416863,79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3350801,45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974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416859,31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3350800,99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975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416853,19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3350832,81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976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416847,03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3350864,62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977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416840,94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3350896,44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978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416834,81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3350928,26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979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416828,69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3350960,07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980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416822,53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3350992,03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981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416788,85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3350987,40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982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416755,05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3350982,84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983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416746,60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3350981,74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984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416752,77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3350950,06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985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416758,89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3350918,24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986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416765,03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3350886,42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987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416771,14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3350854,62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988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416777,30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3350822,80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989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416783,42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3350790,65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990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416778,97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3350790,13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lastRenderedPageBreak/>
              <w:t>н</w:t>
            </w:r>
            <w:r w:rsidRPr="00030322">
              <w:rPr>
                <w:color w:val="000000"/>
                <w:sz w:val="21"/>
                <w:szCs w:val="21"/>
              </w:rPr>
              <w:t>991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416772,88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3350821,95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992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416766,72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3350853,76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993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416760,61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3350885,57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994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416754,47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3350917,39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995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416748,35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3350949,21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996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416742,13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3350981,16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997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416708,31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3350976,77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998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416671,83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3350971,94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999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416661,38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3350970,60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1000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416667,40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3350939,30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1001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416673,52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3350907,48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1002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416679,63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3350875,66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1003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416685,75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3350843,84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1004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416691,88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3350812,02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1005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416697,98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3350780,21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1006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416693,56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3350779,36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1007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416687,46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3350811,17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1008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416681,33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3350842,99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1009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416675,21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3350874,81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1010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416669,10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3350906,63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1011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416662,98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3350938,45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1012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416656,91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3350970,03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1013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416618,08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3350965,04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1014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416579,24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3350960,04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1015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416570,84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3350958,89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1016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416577,09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3350926,70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1017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416583,21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3350894,88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1018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416589,34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3350863,06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1019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416595,46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3350831,25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1020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416601,59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3350799,43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1021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416607,71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3350767,62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1022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416608,09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3350765,66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1023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416603,68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3350764,90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1024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416603,29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3350766,77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1025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416597,17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3350798,58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1026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416591,04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3350830,40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1027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416584,92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3350862,21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1028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416578,79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3350894,03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1029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416572,67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3350925,85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1030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416566,37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3350958,28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1031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416532,77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3350953,94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1032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416499,16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3350949,58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1033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416506,16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3350916,85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1034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416513,01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3350884,81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1035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416519,81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3350852,99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1036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416526,55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3350821,41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1037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416533,33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3350789,71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1038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416540,06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3350758,22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1039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416540,51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3350755,95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1040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416536,07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3350755,33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1041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416535,66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3350757,28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1042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416528,93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3350788,77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1043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416522,15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3350820,47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1044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416515,41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3350852,05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1045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416508,61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3350883,87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1046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416501,76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3350915,91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1047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416495,48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3350944,96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1048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416494,71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3350948,87</w:t>
            </w:r>
          </w:p>
        </w:tc>
      </w:tr>
      <w:tr w:rsidR="00030322" w:rsidRPr="00020657" w:rsidTr="009A7E6E">
        <w:tc>
          <w:tcPr>
            <w:tcW w:w="2802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>н</w:t>
            </w:r>
            <w:r w:rsidRPr="00030322">
              <w:rPr>
                <w:color w:val="000000"/>
                <w:sz w:val="21"/>
                <w:szCs w:val="21"/>
              </w:rPr>
              <w:t>872</w:t>
            </w:r>
          </w:p>
        </w:tc>
        <w:tc>
          <w:tcPr>
            <w:tcW w:w="371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416488,03</w:t>
            </w:r>
          </w:p>
        </w:tc>
        <w:tc>
          <w:tcPr>
            <w:tcW w:w="3687" w:type="dxa"/>
            <w:shd w:val="clear" w:color="auto" w:fill="auto"/>
            <w:vAlign w:val="bottom"/>
          </w:tcPr>
          <w:p w:rsidR="00030322" w:rsidRPr="00030322" w:rsidRDefault="00030322">
            <w:pPr>
              <w:jc w:val="center"/>
              <w:rPr>
                <w:color w:val="000000"/>
                <w:sz w:val="21"/>
                <w:szCs w:val="21"/>
              </w:rPr>
            </w:pPr>
            <w:r w:rsidRPr="00030322">
              <w:rPr>
                <w:color w:val="000000"/>
                <w:sz w:val="21"/>
                <w:szCs w:val="21"/>
              </w:rPr>
              <w:t>3350947,81</w:t>
            </w:r>
          </w:p>
        </w:tc>
      </w:tr>
    </w:tbl>
    <w:p w:rsidR="00C0762A" w:rsidRDefault="00C0762A" w:rsidP="002E69BF">
      <w:pPr>
        <w:rPr>
          <w:noProof/>
          <w:sz w:val="8"/>
          <w:szCs w:val="8"/>
        </w:rPr>
      </w:pPr>
    </w:p>
    <w:p w:rsidR="001C2F42" w:rsidRDefault="001C2F42" w:rsidP="002E69BF">
      <w:pPr>
        <w:rPr>
          <w:noProof/>
          <w:sz w:val="8"/>
          <w:szCs w:val="8"/>
        </w:rPr>
      </w:pPr>
    </w:p>
    <w:tbl>
      <w:tblPr>
        <w:tblpPr w:leftFromText="180" w:rightFromText="180" w:vertAnchor="text" w:horzAnchor="margin" w:tblpY="-55"/>
        <w:tblW w:w="102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844"/>
        <w:gridCol w:w="8363"/>
      </w:tblGrid>
      <w:tr w:rsidR="009A48EA" w:rsidRPr="00F119DE" w:rsidTr="009A48EA">
        <w:trPr>
          <w:trHeight w:val="422"/>
        </w:trPr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48EA" w:rsidRPr="00F119DE" w:rsidRDefault="009A48EA" w:rsidP="009A48EA">
            <w:pPr>
              <w:tabs>
                <w:tab w:val="left" w:pos="16860"/>
              </w:tabs>
              <w:jc w:val="center"/>
              <w:rPr>
                <w:sz w:val="21"/>
                <w:szCs w:val="21"/>
              </w:rPr>
            </w:pPr>
            <w:r w:rsidRPr="00F119DE">
              <w:rPr>
                <w:sz w:val="21"/>
                <w:szCs w:val="21"/>
              </w:rPr>
              <w:lastRenderedPageBreak/>
              <w:t>Площадь, кв.м.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48EA" w:rsidRPr="00F119DE" w:rsidRDefault="009A48EA" w:rsidP="009A48EA">
            <w:pPr>
              <w:tabs>
                <w:tab w:val="left" w:pos="16860"/>
              </w:tabs>
              <w:jc w:val="center"/>
              <w:rPr>
                <w:sz w:val="21"/>
                <w:szCs w:val="21"/>
              </w:rPr>
            </w:pPr>
            <w:r w:rsidRPr="00F119DE">
              <w:rPr>
                <w:sz w:val="21"/>
                <w:szCs w:val="21"/>
              </w:rPr>
              <w:t>Цель установления публичного сервитута</w:t>
            </w:r>
          </w:p>
        </w:tc>
      </w:tr>
      <w:tr w:rsidR="009A48EA" w:rsidRPr="00F119DE" w:rsidTr="009A48EA">
        <w:trPr>
          <w:trHeight w:val="695"/>
        </w:trPr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48EA" w:rsidRPr="00F119DE" w:rsidRDefault="00030322" w:rsidP="004561AA">
            <w:pPr>
              <w:tabs>
                <w:tab w:val="left" w:pos="16860"/>
              </w:tabs>
              <w:jc w:val="center"/>
              <w:rPr>
                <w:sz w:val="21"/>
                <w:szCs w:val="21"/>
              </w:rPr>
            </w:pPr>
            <w:bookmarkStart w:id="0" w:name="_GoBack"/>
            <w:bookmarkEnd w:id="0"/>
            <w:r>
              <w:rPr>
                <w:sz w:val="21"/>
                <w:szCs w:val="21"/>
              </w:rPr>
              <w:t>73575</w:t>
            </w:r>
            <w:r w:rsidR="0060408E">
              <w:rPr>
                <w:sz w:val="21"/>
                <w:szCs w:val="21"/>
              </w:rPr>
              <w:t xml:space="preserve"> </w:t>
            </w:r>
            <w:r w:rsidR="002C6D46" w:rsidRPr="00F07EA5">
              <w:rPr>
                <w:sz w:val="20"/>
                <w:szCs w:val="20"/>
              </w:rPr>
              <w:t>м</w:t>
            </w:r>
            <w:proofErr w:type="gramStart"/>
            <w:r w:rsidR="002C6D46" w:rsidRPr="00F07EA5">
              <w:rPr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126D" w:rsidRPr="002B126D" w:rsidRDefault="0060408E" w:rsidP="002B126D">
            <w:pPr>
              <w:tabs>
                <w:tab w:val="left" w:pos="16860"/>
              </w:tabs>
              <w:jc w:val="center"/>
              <w:rPr>
                <w:sz w:val="21"/>
                <w:szCs w:val="21"/>
              </w:rPr>
            </w:pPr>
            <w:r w:rsidRPr="00F119DE">
              <w:rPr>
                <w:sz w:val="21"/>
                <w:szCs w:val="21"/>
              </w:rPr>
              <w:t xml:space="preserve">Для </w:t>
            </w:r>
            <w:r w:rsidR="00396499">
              <w:rPr>
                <w:sz w:val="21"/>
                <w:szCs w:val="21"/>
              </w:rPr>
              <w:t xml:space="preserve">строительства </w:t>
            </w:r>
            <w:r w:rsidRPr="00F119DE">
              <w:rPr>
                <w:sz w:val="21"/>
                <w:szCs w:val="21"/>
              </w:rPr>
              <w:t>объекта электросетевого хозяйства:</w:t>
            </w:r>
            <w:r w:rsidR="002B126D">
              <w:rPr>
                <w:sz w:val="21"/>
                <w:szCs w:val="21"/>
              </w:rPr>
              <w:t xml:space="preserve"> </w:t>
            </w:r>
            <w:r w:rsidR="002B126D" w:rsidRPr="002B126D">
              <w:rPr>
                <w:sz w:val="21"/>
                <w:szCs w:val="21"/>
              </w:rPr>
              <w:t>«Строительство</w:t>
            </w:r>
          </w:p>
          <w:p w:rsidR="009A48EA" w:rsidRPr="00F119DE" w:rsidRDefault="002B126D" w:rsidP="002B126D">
            <w:pPr>
              <w:tabs>
                <w:tab w:val="left" w:pos="16860"/>
              </w:tabs>
              <w:jc w:val="center"/>
              <w:rPr>
                <w:sz w:val="21"/>
                <w:szCs w:val="21"/>
              </w:rPr>
            </w:pPr>
            <w:r w:rsidRPr="002B126D">
              <w:rPr>
                <w:sz w:val="21"/>
                <w:szCs w:val="21"/>
              </w:rPr>
              <w:t xml:space="preserve">сетей 10 /0,4 кВ для многодетных семей п. </w:t>
            </w:r>
            <w:proofErr w:type="spellStart"/>
            <w:r w:rsidRPr="002B126D">
              <w:rPr>
                <w:sz w:val="21"/>
                <w:szCs w:val="21"/>
              </w:rPr>
              <w:t>Бутырки</w:t>
            </w:r>
            <w:proofErr w:type="spellEnd"/>
            <w:r w:rsidRPr="002B126D">
              <w:rPr>
                <w:sz w:val="21"/>
                <w:szCs w:val="21"/>
              </w:rPr>
              <w:t>»</w:t>
            </w:r>
          </w:p>
        </w:tc>
      </w:tr>
    </w:tbl>
    <w:p w:rsidR="008A19AA" w:rsidRDefault="008A19AA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030322" w:rsidRDefault="00030322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p w:rsidR="006E3D5B" w:rsidRDefault="006E3D5B" w:rsidP="002E69BF">
      <w:pPr>
        <w:rPr>
          <w:noProof/>
          <w:sz w:val="8"/>
          <w:szCs w:val="8"/>
        </w:rPr>
      </w:pPr>
    </w:p>
    <w:tbl>
      <w:tblPr>
        <w:tblW w:w="10206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00"/>
      </w:tblPr>
      <w:tblGrid>
        <w:gridCol w:w="10206"/>
      </w:tblGrid>
      <w:tr w:rsidR="008A19AA" w:rsidRPr="005B4876" w:rsidTr="00B52667">
        <w:trPr>
          <w:trHeight w:val="6690"/>
        </w:trPr>
        <w:tc>
          <w:tcPr>
            <w:tcW w:w="10206" w:type="dxa"/>
            <w:vAlign w:val="bottom"/>
          </w:tcPr>
          <w:p w:rsidR="002D262F" w:rsidRDefault="002D262F" w:rsidP="00FB5ADC">
            <w:pPr>
              <w:jc w:val="center"/>
              <w:rPr>
                <w:b/>
                <w:sz w:val="20"/>
                <w:szCs w:val="20"/>
              </w:rPr>
            </w:pPr>
          </w:p>
          <w:p w:rsidR="00FB5ADC" w:rsidRDefault="005D5C37" w:rsidP="00FB5ADC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СХЕМА РАСПОЛОЖЕНИЯ  ГРАНИЦ  ПУБЛИЧНОГО СЕРВИТУТА</w:t>
            </w: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B11FB8" w:rsidP="00B52667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593675" behindDoc="0" locked="0" layoutInCell="1" allowOverlap="1">
                  <wp:simplePos x="0" y="0"/>
                  <wp:positionH relativeFrom="column">
                    <wp:posOffset>670560</wp:posOffset>
                  </wp:positionH>
                  <wp:positionV relativeFrom="paragraph">
                    <wp:posOffset>-4445</wp:posOffset>
                  </wp:positionV>
                  <wp:extent cx="5010150" cy="5667375"/>
                  <wp:effectExtent l="19050" t="19050" r="19050" b="28575"/>
                  <wp:wrapNone/>
                  <wp:docPr id="32" name="Рисунок 31" descr="Полоса отвода (строительство)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олоса отвода (строительство).bmp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0150" cy="56673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2D262F">
            <w:pPr>
              <w:rPr>
                <w:b/>
                <w:sz w:val="20"/>
                <w:szCs w:val="20"/>
              </w:rPr>
            </w:pPr>
          </w:p>
          <w:p w:rsidR="002D262F" w:rsidRDefault="002D262F" w:rsidP="00B52667">
            <w:pPr>
              <w:jc w:val="center"/>
              <w:rPr>
                <w:b/>
                <w:sz w:val="20"/>
                <w:szCs w:val="20"/>
              </w:rPr>
            </w:pPr>
          </w:p>
          <w:p w:rsidR="002D262F" w:rsidRDefault="002D262F" w:rsidP="002D262F">
            <w:pPr>
              <w:rPr>
                <w:b/>
                <w:sz w:val="20"/>
                <w:szCs w:val="20"/>
              </w:rPr>
            </w:pPr>
          </w:p>
          <w:p w:rsidR="00DF6596" w:rsidRDefault="00DF6596" w:rsidP="00DD655C">
            <w:pPr>
              <w:rPr>
                <w:b/>
                <w:sz w:val="21"/>
                <w:szCs w:val="21"/>
              </w:rPr>
            </w:pPr>
          </w:p>
          <w:p w:rsidR="00F024CB" w:rsidRDefault="00F024CB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F024CB" w:rsidRDefault="00F024CB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F024CB" w:rsidRDefault="00F024CB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F024CB" w:rsidRDefault="00F024CB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5264E5" w:rsidRDefault="005264E5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4561AA" w:rsidRDefault="004561AA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DF3111" w:rsidRDefault="00DF3111" w:rsidP="001E404E">
            <w:pPr>
              <w:jc w:val="center"/>
              <w:rPr>
                <w:b/>
                <w:sz w:val="21"/>
                <w:szCs w:val="21"/>
              </w:rPr>
            </w:pPr>
          </w:p>
          <w:p w:rsidR="00FB5ADC" w:rsidRDefault="00FB5ADC" w:rsidP="00FB5ADC">
            <w:pPr>
              <w:rPr>
                <w:b/>
                <w:sz w:val="21"/>
                <w:szCs w:val="21"/>
              </w:rPr>
            </w:pPr>
          </w:p>
          <w:p w:rsidR="006D1F0F" w:rsidRDefault="00B11FB8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</w:rPr>
              <w:t xml:space="preserve">    </w:t>
            </w:r>
          </w:p>
          <w:p w:rsidR="00AA74FE" w:rsidRDefault="00AA74FE" w:rsidP="00AA74FE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12000</w:t>
            </w:r>
          </w:p>
          <w:p w:rsidR="00AA74FE" w:rsidRPr="00041B92" w:rsidRDefault="00AA74FE" w:rsidP="00AA74FE">
            <w:pPr>
              <w:jc w:val="center"/>
              <w:rPr>
                <w:b/>
                <w:sz w:val="21"/>
                <w:szCs w:val="21"/>
              </w:rPr>
            </w:pPr>
          </w:p>
          <w:p w:rsidR="00AA74FE" w:rsidRPr="00D27172" w:rsidRDefault="00AA74FE" w:rsidP="00AA74F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AA74FE" w:rsidRPr="00041B92" w:rsidRDefault="00AA74FE" w:rsidP="00AA74F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399" style="position:absolute;margin-left:23.35pt;margin-top:3.05pt;width:12.75pt;height:7.5pt;z-index:251906048;mso-position-horizontal-relative:text;mso-position-vertical-relative:text" strokecolor="#f06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AA74FE" w:rsidRDefault="00024B97" w:rsidP="00AA74F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400" style="position:absolute;margin-left:23.2pt;margin-top:2.65pt;width:12.75pt;height:7.5pt;z-index:251907072" strokecolor="black [3213]" strokeweight="1pt"/>
              </w:pict>
            </w:r>
            <w:r w:rsidR="00AA74FE">
              <w:rPr>
                <w:color w:val="000000"/>
                <w:sz w:val="21"/>
                <w:szCs w:val="21"/>
              </w:rPr>
              <w:t xml:space="preserve">               </w:t>
            </w:r>
            <w:r w:rsidR="00AA74FE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AA74FE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AA74FE" w:rsidRDefault="00AA74FE" w:rsidP="00AA74F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401" type="#_x0000_t32" style="position:absolute;margin-left:23.05pt;margin-top:6.8pt;width:18.35pt;height:0;z-index:251908096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AA74FE" w:rsidRPr="00041B92" w:rsidRDefault="00AA74FE" w:rsidP="00AA74FE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 w:rsidR="00C1132E"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FE2A71" w:rsidRDefault="00FE2A71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11FB8" w:rsidRDefault="00B11FB8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11FB8" w:rsidRDefault="00B11FB8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11FB8" w:rsidRDefault="00B11FB8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11FB8" w:rsidRDefault="00B11FB8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AA1C45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1603925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86650"/>
                  <wp:effectExtent l="38100" t="19050" r="19050" b="19050"/>
                  <wp:wrapNone/>
                  <wp:docPr id="3" name="Рисунок 2" descr="Лист 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.bmp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866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903F2" w:rsidRDefault="00024B97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247" style="position:absolute;margin-left:447pt;margin-top:6.4pt;width:43.3pt;height:18.65pt;z-index:251740160">
                  <v:textbox style="mso-next-textbox:#_x0000_s1247">
                    <w:txbxContent>
                      <w:p w:rsidR="00030322" w:rsidRPr="00FA1FD1" w:rsidRDefault="00030322">
                        <w:pPr>
                          <w:rPr>
                            <w:sz w:val="18"/>
                            <w:szCs w:val="18"/>
                          </w:rPr>
                        </w:pPr>
                        <w:r w:rsidRPr="00FA1FD1">
                          <w:rPr>
                            <w:sz w:val="18"/>
                            <w:szCs w:val="18"/>
                          </w:rPr>
                          <w:t>Лист 1</w:t>
                        </w:r>
                      </w:p>
                    </w:txbxContent>
                  </v:textbox>
                </v:rect>
              </w:pict>
            </w: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83B10" w:rsidRDefault="00A83B1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83B10" w:rsidRDefault="00A83B1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83B10" w:rsidRDefault="00A83B1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83B10" w:rsidRDefault="00A83B1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B0BB2" w:rsidRDefault="00AB0BB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B0BB2" w:rsidRDefault="00AB0BB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B0BB2" w:rsidRDefault="00AB0BB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B0BB2" w:rsidRDefault="00AB0BB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D0963" w:rsidRDefault="00ED0963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D0963" w:rsidRDefault="00ED0963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D0963" w:rsidRDefault="00ED0963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C2AFE" w:rsidRDefault="00EC2AF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B0BB2" w:rsidRDefault="00AB0BB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AA1C45" w:rsidRDefault="00AA1C45" w:rsidP="0017456E">
            <w:pPr>
              <w:jc w:val="center"/>
              <w:rPr>
                <w:b/>
                <w:sz w:val="21"/>
                <w:szCs w:val="21"/>
              </w:rPr>
            </w:pPr>
          </w:p>
          <w:p w:rsidR="0017456E" w:rsidRDefault="0017456E" w:rsidP="0017456E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</w:t>
            </w:r>
            <w:r w:rsidR="00EC7A0F">
              <w:rPr>
                <w:b/>
                <w:sz w:val="21"/>
                <w:szCs w:val="21"/>
              </w:rPr>
              <w:t>сштаб 1: 3000</w:t>
            </w:r>
          </w:p>
          <w:p w:rsidR="0017456E" w:rsidRPr="00041B92" w:rsidRDefault="0017456E" w:rsidP="0017456E">
            <w:pPr>
              <w:jc w:val="center"/>
              <w:rPr>
                <w:b/>
                <w:sz w:val="21"/>
                <w:szCs w:val="21"/>
              </w:rPr>
            </w:pPr>
          </w:p>
          <w:p w:rsidR="0017456E" w:rsidRPr="00D27172" w:rsidRDefault="0017456E" w:rsidP="0017456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17456E" w:rsidRPr="00041B92" w:rsidRDefault="0017456E" w:rsidP="0017456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243" style="position:absolute;margin-left:23.35pt;margin-top:3.05pt;width:12.75pt;height:7.5pt;z-index:251736064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17456E" w:rsidRDefault="00024B97" w:rsidP="0017456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245" style="position:absolute;margin-left:23.2pt;margin-top:2.65pt;width:12.75pt;height:7.5pt;z-index:251738112" strokecolor="black [3213]" strokeweight="1pt"/>
              </w:pict>
            </w:r>
            <w:r w:rsidR="0017456E">
              <w:rPr>
                <w:color w:val="000000"/>
                <w:sz w:val="21"/>
                <w:szCs w:val="21"/>
              </w:rPr>
              <w:t xml:space="preserve">               </w:t>
            </w:r>
            <w:r w:rsidR="0017456E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17456E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17456E" w:rsidRDefault="0017456E" w:rsidP="0017456E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246" type="#_x0000_t32" style="position:absolute;margin-left:23.05pt;margin-top:6.8pt;width:18.35pt;height:0;z-index:251739136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17456E" w:rsidRPr="00041B92" w:rsidRDefault="0017456E" w:rsidP="0017456E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 w:rsidR="000303F6">
              <w:rPr>
                <w:rFonts w:ascii="Arial" w:hAnsi="Arial" w:cs="Arial"/>
                <w:b/>
                <w:color w:val="0000CC"/>
                <w:sz w:val="19"/>
                <w:szCs w:val="19"/>
              </w:rPr>
              <w:t>38:06:0</w:t>
            </w:r>
            <w:r w:rsidR="00AA1C45">
              <w:rPr>
                <w:rFonts w:ascii="Arial" w:hAnsi="Arial" w:cs="Arial"/>
                <w:b/>
                <w:color w:val="0000CC"/>
                <w:sz w:val="19"/>
                <w:szCs w:val="19"/>
              </w:rPr>
              <w:t>80604</w:t>
            </w:r>
            <w:r w:rsidRPr="0017456E">
              <w:rPr>
                <w:rFonts w:ascii="Arial" w:hAnsi="Arial" w:cs="Arial"/>
                <w:b/>
                <w:color w:val="2C1EE2"/>
                <w:sz w:val="19"/>
                <w:szCs w:val="19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17456E" w:rsidRPr="00041B92" w:rsidRDefault="0017456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 w:rsidR="00AA1C45">
              <w:rPr>
                <w:rFonts w:ascii="Arial" w:hAnsi="Arial" w:cs="Arial"/>
                <w:color w:val="000000" w:themeColor="text1"/>
                <w:sz w:val="20"/>
                <w:szCs w:val="20"/>
              </w:rPr>
              <w:t>38:06:080604</w:t>
            </w:r>
            <w:r w:rsidR="000303F6">
              <w:rPr>
                <w:rFonts w:ascii="Arial" w:hAnsi="Arial" w:cs="Arial"/>
                <w:color w:val="000000" w:themeColor="text1"/>
                <w:sz w:val="20"/>
                <w:szCs w:val="20"/>
              </w:rPr>
              <w:t>:</w:t>
            </w:r>
            <w:r w:rsidR="00AA1C4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213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17456E" w:rsidRDefault="00024B97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244" style="position:absolute;margin-left:23.2pt;margin-top:3.7pt;width:5pt;height:3.65pt;flip:y;z-index:251737088" fillcolor="black"/>
              </w:pict>
            </w:r>
            <w:r w:rsidR="0017456E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17456E">
              <w:rPr>
                <w:color w:val="000000" w:themeColor="text1"/>
                <w:sz w:val="21"/>
                <w:szCs w:val="21"/>
              </w:rPr>
              <w:t xml:space="preserve"> </w:t>
            </w:r>
            <w:r w:rsidR="0017456E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17456E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17456E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17456E" w:rsidRDefault="0017456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C2AFE" w:rsidRDefault="00EC2AF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C2AFE" w:rsidRDefault="00EC2AF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C2AFE" w:rsidRDefault="00EC2AFE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C2AFE" w:rsidRDefault="00F45EBC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1602900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86650"/>
                  <wp:effectExtent l="38100" t="19050" r="19050" b="19050"/>
                  <wp:wrapNone/>
                  <wp:docPr id="7" name="Рисунок 6" descr="Лист 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2.bmp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866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E3D5B" w:rsidRDefault="00024B97" w:rsidP="0017456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254" style="position:absolute;margin-left:447.9pt;margin-top:2.65pt;width:44.55pt;height:18.65pt;z-index:251746304">
                  <v:textbox style="mso-next-textbox:#_x0000_s1254">
                    <w:txbxContent>
                      <w:p w:rsidR="00030322" w:rsidRPr="00173D1D" w:rsidRDefault="00030322" w:rsidP="005C5B40">
                        <w:pPr>
                          <w:rPr>
                            <w:sz w:val="18"/>
                            <w:szCs w:val="18"/>
                          </w:rPr>
                        </w:pPr>
                        <w:r w:rsidRPr="00173D1D">
                          <w:rPr>
                            <w:sz w:val="18"/>
                            <w:szCs w:val="18"/>
                          </w:rPr>
                          <w:t>Лист 2</w:t>
                        </w:r>
                      </w:p>
                    </w:txbxContent>
                  </v:textbox>
                </v:rect>
              </w:pict>
            </w: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FB5ADC" w:rsidRDefault="00FB5ADC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6903F2" w:rsidRDefault="006903F2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3D1D" w:rsidRDefault="00173D1D" w:rsidP="00173D1D">
            <w:pPr>
              <w:rPr>
                <w:b/>
                <w:sz w:val="21"/>
                <w:szCs w:val="21"/>
              </w:rPr>
            </w:pPr>
          </w:p>
          <w:p w:rsidR="00EC7A0F" w:rsidRDefault="00EC7A0F" w:rsidP="00EC7A0F">
            <w:pPr>
              <w:autoSpaceDE w:val="0"/>
              <w:autoSpaceDN w:val="0"/>
              <w:adjustRightInd w:val="0"/>
              <w:rPr>
                <w:b/>
                <w:sz w:val="21"/>
                <w:szCs w:val="21"/>
              </w:rPr>
            </w:pPr>
          </w:p>
          <w:p w:rsidR="00F45EBC" w:rsidRDefault="00F45EBC" w:rsidP="00F45EBC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F45EBC" w:rsidRPr="00041B92" w:rsidRDefault="00F45EBC" w:rsidP="00F45EBC">
            <w:pPr>
              <w:jc w:val="center"/>
              <w:rPr>
                <w:b/>
                <w:sz w:val="21"/>
                <w:szCs w:val="21"/>
              </w:rPr>
            </w:pPr>
          </w:p>
          <w:p w:rsidR="00F45EBC" w:rsidRPr="00D27172" w:rsidRDefault="00F45EBC" w:rsidP="00F45EBC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F45EBC" w:rsidRPr="00041B92" w:rsidRDefault="00F45EBC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461" style="position:absolute;margin-left:23.35pt;margin-top:3.05pt;width:12.75pt;height:7.5pt;z-index:251969536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F45EBC" w:rsidRDefault="00024B97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463" style="position:absolute;margin-left:23.2pt;margin-top:2.65pt;width:12.75pt;height:7.5pt;z-index:251971584" strokecolor="black [3213]" strokeweight="1pt"/>
              </w:pict>
            </w:r>
            <w:r w:rsidR="00F45EBC">
              <w:rPr>
                <w:color w:val="000000"/>
                <w:sz w:val="21"/>
                <w:szCs w:val="21"/>
              </w:rPr>
              <w:t xml:space="preserve">               </w:t>
            </w:r>
            <w:r w:rsidR="00F45EBC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F45EBC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F45EBC" w:rsidRDefault="00F45EBC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464" type="#_x0000_t32" style="position:absolute;margin-left:23.05pt;margin-top:6.8pt;width:18.35pt;height:0;z-index:251972608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F45EBC" w:rsidRPr="00041B92" w:rsidRDefault="00F45EBC" w:rsidP="00F45EBC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>38:06:080604</w:t>
            </w:r>
            <w:r w:rsidRPr="0017456E">
              <w:rPr>
                <w:rFonts w:ascii="Arial" w:hAnsi="Arial" w:cs="Arial"/>
                <w:b/>
                <w:color w:val="2C1EE2"/>
                <w:sz w:val="19"/>
                <w:szCs w:val="19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F45EBC" w:rsidRPr="00041B92" w:rsidRDefault="00F45EBC" w:rsidP="00F45EB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38:06:080604:213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F45EBC" w:rsidRDefault="00024B97" w:rsidP="00F45EB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462" style="position:absolute;margin-left:23.2pt;margin-top:3.7pt;width:5pt;height:3.65pt;flip:y;z-index:251970560" fillcolor="black"/>
              </w:pict>
            </w:r>
            <w:r w:rsidR="00F45EBC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F45EBC">
              <w:rPr>
                <w:color w:val="000000" w:themeColor="text1"/>
                <w:sz w:val="21"/>
                <w:szCs w:val="21"/>
              </w:rPr>
              <w:t xml:space="preserve"> </w:t>
            </w:r>
            <w:r w:rsidR="00F45EBC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F45EBC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F45EBC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F45EBC" w:rsidRDefault="00F45EBC" w:rsidP="00EC7A0F">
            <w:pPr>
              <w:autoSpaceDE w:val="0"/>
              <w:autoSpaceDN w:val="0"/>
              <w:adjustRightInd w:val="0"/>
              <w:rPr>
                <w:b/>
                <w:sz w:val="21"/>
                <w:szCs w:val="21"/>
              </w:rPr>
            </w:pPr>
          </w:p>
          <w:p w:rsidR="00F45EBC" w:rsidRDefault="00F45EBC" w:rsidP="00EC7A0F">
            <w:pPr>
              <w:autoSpaceDE w:val="0"/>
              <w:autoSpaceDN w:val="0"/>
              <w:adjustRightInd w:val="0"/>
              <w:rPr>
                <w:b/>
                <w:sz w:val="21"/>
                <w:szCs w:val="21"/>
              </w:rPr>
            </w:pPr>
          </w:p>
          <w:p w:rsidR="00F45EBC" w:rsidRDefault="00F45EBC" w:rsidP="00EC7A0F">
            <w:pPr>
              <w:autoSpaceDE w:val="0"/>
              <w:autoSpaceDN w:val="0"/>
              <w:adjustRightInd w:val="0"/>
              <w:rPr>
                <w:b/>
                <w:sz w:val="21"/>
                <w:szCs w:val="21"/>
              </w:rPr>
            </w:pPr>
          </w:p>
          <w:p w:rsidR="006E3D5B" w:rsidRDefault="006E3D5B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F45EBC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1601875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86650"/>
                  <wp:effectExtent l="38100" t="19050" r="19050" b="19050"/>
                  <wp:wrapNone/>
                  <wp:docPr id="8" name="Рисунок 7" descr="Лист 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3.bmp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866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7456E" w:rsidRDefault="00024B97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260" style="position:absolute;margin-left:9.15pt;margin-top:1.15pt;width:44.55pt;height:18.65pt;z-index:251753472">
                  <v:textbox style="mso-next-textbox:#_x0000_s1260">
                    <w:txbxContent>
                      <w:p w:rsidR="00030322" w:rsidRDefault="00030322" w:rsidP="009D2274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Лист 3</w:t>
                        </w:r>
                      </w:p>
                      <w:p w:rsidR="00030322" w:rsidRPr="0017456E" w:rsidRDefault="00030322" w:rsidP="009D2274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rect>
              </w:pict>
            </w: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7456E" w:rsidRDefault="0017456E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5C5B40" w:rsidRDefault="005C5B40" w:rsidP="00720E4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6666C" w:rsidRDefault="0026666C" w:rsidP="0026666C">
            <w:pPr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26666C">
            <w:pPr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26666C">
            <w:pPr>
              <w:rPr>
                <w:color w:val="000000" w:themeColor="text1"/>
                <w:sz w:val="21"/>
                <w:szCs w:val="21"/>
              </w:rPr>
            </w:pPr>
          </w:p>
          <w:p w:rsidR="00F45EBC" w:rsidRDefault="00F45EBC" w:rsidP="00EE7B49">
            <w:pPr>
              <w:jc w:val="center"/>
              <w:rPr>
                <w:b/>
                <w:sz w:val="21"/>
                <w:szCs w:val="21"/>
              </w:rPr>
            </w:pPr>
          </w:p>
          <w:p w:rsidR="00F45EBC" w:rsidRDefault="00F45EBC" w:rsidP="00EE7B49">
            <w:pPr>
              <w:jc w:val="center"/>
              <w:rPr>
                <w:b/>
                <w:sz w:val="21"/>
                <w:szCs w:val="21"/>
              </w:rPr>
            </w:pPr>
          </w:p>
          <w:p w:rsidR="00F45EBC" w:rsidRDefault="00F45EBC" w:rsidP="00F45EBC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F45EBC" w:rsidRPr="00041B92" w:rsidRDefault="00F45EBC" w:rsidP="00F45EBC">
            <w:pPr>
              <w:jc w:val="center"/>
              <w:rPr>
                <w:b/>
                <w:sz w:val="21"/>
                <w:szCs w:val="21"/>
              </w:rPr>
            </w:pPr>
          </w:p>
          <w:p w:rsidR="00F45EBC" w:rsidRPr="00D27172" w:rsidRDefault="00F45EBC" w:rsidP="00F45EBC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F45EBC" w:rsidRPr="00041B92" w:rsidRDefault="00F45EBC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465" style="position:absolute;margin-left:23.35pt;margin-top:3.05pt;width:12.75pt;height:7.5pt;z-index:251974656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F45EBC" w:rsidRDefault="00024B97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467" style="position:absolute;margin-left:23.2pt;margin-top:2.65pt;width:12.75pt;height:7.5pt;z-index:251976704" strokecolor="black [3213]" strokeweight="1pt"/>
              </w:pict>
            </w:r>
            <w:r w:rsidR="00F45EBC">
              <w:rPr>
                <w:color w:val="000000"/>
                <w:sz w:val="21"/>
                <w:szCs w:val="21"/>
              </w:rPr>
              <w:t xml:space="preserve">               </w:t>
            </w:r>
            <w:r w:rsidR="00F45EBC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F45EBC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F45EBC" w:rsidRDefault="00024B97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469" style="position:absolute;margin-left:22.9pt;margin-top:3.9pt;width:12.75pt;height:7.5pt;z-index:251978752" strokecolor="#00c" strokeweight="1pt"/>
              </w:pict>
            </w:r>
            <w:r w:rsidR="00F45EBC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F45EBC" w:rsidRDefault="00F45EBC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468" type="#_x0000_t32" style="position:absolute;margin-left:23.05pt;margin-top:6.8pt;width:18.35pt;height:0;z-index:251977728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F45EBC" w:rsidRPr="00041B92" w:rsidRDefault="00F45EBC" w:rsidP="00F45EBC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>38:06:080604</w:t>
            </w:r>
            <w:r w:rsidRPr="0017456E">
              <w:rPr>
                <w:rFonts w:ascii="Arial" w:hAnsi="Arial" w:cs="Arial"/>
                <w:b/>
                <w:color w:val="2C1EE2"/>
                <w:sz w:val="19"/>
                <w:szCs w:val="19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F45EBC" w:rsidRPr="00041B92" w:rsidRDefault="00F45EBC" w:rsidP="00F45EB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38:06:080604:213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F45EBC" w:rsidRDefault="00024B97" w:rsidP="00F45EB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466" style="position:absolute;margin-left:23.2pt;margin-top:3.7pt;width:5pt;height:3.65pt;flip:y;z-index:251975680" fillcolor="black"/>
              </w:pict>
            </w:r>
            <w:r w:rsidR="00F45EBC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F45EBC">
              <w:rPr>
                <w:color w:val="000000" w:themeColor="text1"/>
                <w:sz w:val="21"/>
                <w:szCs w:val="21"/>
              </w:rPr>
              <w:t xml:space="preserve"> </w:t>
            </w:r>
            <w:r w:rsidR="00F45EBC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F45EBC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F45EBC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1B47A1" w:rsidRDefault="001B47A1" w:rsidP="001B47A1">
            <w:pPr>
              <w:jc w:val="center"/>
              <w:rPr>
                <w:b/>
                <w:sz w:val="21"/>
                <w:szCs w:val="21"/>
              </w:rPr>
            </w:pPr>
          </w:p>
          <w:p w:rsidR="00EE7B49" w:rsidRDefault="00EE7B49" w:rsidP="000E584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E7B49" w:rsidRDefault="00EE7B49" w:rsidP="000E584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7A01ED" w:rsidRDefault="00F45EBC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1600850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67600"/>
                  <wp:effectExtent l="19050" t="19050" r="19050" b="19050"/>
                  <wp:wrapNone/>
                  <wp:docPr id="10" name="Рисунок 9" descr="Лист 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4.bmp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676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B47A1" w:rsidRDefault="00024B97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386" style="position:absolute;margin-left:13.65pt;margin-top:1.9pt;width:48.75pt;height:19.5pt;z-index:251887616">
                  <v:textbox>
                    <w:txbxContent>
                      <w:p w:rsidR="00030322" w:rsidRPr="00295889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 w:rsidRPr="00295889">
                          <w:rPr>
                            <w:sz w:val="20"/>
                            <w:szCs w:val="20"/>
                          </w:rPr>
                          <w:t>Лист 4</w:t>
                        </w:r>
                      </w:p>
                    </w:txbxContent>
                  </v:textbox>
                </v:rect>
              </w:pict>
            </w: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EE7B49">
            <w:pPr>
              <w:rPr>
                <w:color w:val="000000" w:themeColor="text1"/>
                <w:sz w:val="21"/>
                <w:szCs w:val="21"/>
              </w:rPr>
            </w:pPr>
          </w:p>
          <w:p w:rsidR="003B7441" w:rsidRDefault="003B7441" w:rsidP="003B7441">
            <w:pPr>
              <w:jc w:val="center"/>
              <w:rPr>
                <w:b/>
                <w:sz w:val="21"/>
                <w:szCs w:val="21"/>
              </w:rPr>
            </w:pPr>
          </w:p>
          <w:p w:rsidR="00F45EBC" w:rsidRDefault="00F45EBC" w:rsidP="003B7441">
            <w:pPr>
              <w:jc w:val="center"/>
              <w:rPr>
                <w:b/>
                <w:sz w:val="21"/>
                <w:szCs w:val="21"/>
              </w:rPr>
            </w:pPr>
          </w:p>
          <w:p w:rsidR="00EE7B49" w:rsidRDefault="00EE7B49" w:rsidP="003B7441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E7B49" w:rsidRPr="00F45EBC" w:rsidRDefault="00EE7B49" w:rsidP="00EE7B49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b/>
                <w:bCs/>
                <w:color w:val="000000"/>
                <w:sz w:val="21"/>
                <w:szCs w:val="21"/>
              </w:rPr>
              <w:t xml:space="preserve">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F45EBC" w:rsidRPr="00041B92" w:rsidRDefault="00EE7B49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F45EBC"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470" style="position:absolute;margin-left:23.35pt;margin-top:3.05pt;width:12.75pt;height:7.5pt;z-index:251980800;mso-position-horizontal-relative:text;mso-position-vertical-relative:text" strokecolor="red"/>
              </w:pict>
            </w:r>
            <w:r w:rsidR="00F45EBC">
              <w:rPr>
                <w:color w:val="000000"/>
                <w:sz w:val="21"/>
                <w:szCs w:val="21"/>
              </w:rPr>
              <w:t xml:space="preserve">      </w:t>
            </w:r>
            <w:r w:rsidR="00F45EBC"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="00F45EBC" w:rsidRPr="00041B92">
              <w:rPr>
                <w:color w:val="000000"/>
                <w:sz w:val="21"/>
                <w:szCs w:val="21"/>
              </w:rPr>
              <w:t xml:space="preserve"> </w:t>
            </w:r>
            <w:r w:rsidR="00F45EBC"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 w:rsidR="00F45EBC">
              <w:rPr>
                <w:sz w:val="21"/>
                <w:szCs w:val="21"/>
              </w:rPr>
              <w:t>та);</w:t>
            </w:r>
          </w:p>
          <w:p w:rsidR="00F45EBC" w:rsidRDefault="00024B97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472" style="position:absolute;margin-left:23.2pt;margin-top:2.65pt;width:12.75pt;height:7.5pt;z-index:251982848" strokecolor="black [3213]" strokeweight="1pt"/>
              </w:pict>
            </w:r>
            <w:r w:rsidR="00F45EBC">
              <w:rPr>
                <w:color w:val="000000"/>
                <w:sz w:val="21"/>
                <w:szCs w:val="21"/>
              </w:rPr>
              <w:t xml:space="preserve">               </w:t>
            </w:r>
            <w:r w:rsidR="00F45EBC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F45EBC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F45EBC" w:rsidRDefault="00024B97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474" style="position:absolute;margin-left:22.9pt;margin-top:3.9pt;width:12.75pt;height:7.5pt;z-index:251984896" strokecolor="#00c" strokeweight="1pt"/>
              </w:pict>
            </w:r>
            <w:r w:rsidR="00F45EBC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F45EBC" w:rsidRDefault="00F45EBC" w:rsidP="00F45EBC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473" type="#_x0000_t32" style="position:absolute;margin-left:23.05pt;margin-top:6.8pt;width:18.35pt;height:0;z-index:251983872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F45EBC" w:rsidRPr="00041B92" w:rsidRDefault="00F45EBC" w:rsidP="00F45EBC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F45EBC" w:rsidRPr="00041B92" w:rsidRDefault="00F45EBC" w:rsidP="00F45EB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38:06:080607:483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F45EBC" w:rsidRDefault="00024B97" w:rsidP="00F45EB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471" style="position:absolute;margin-left:23.2pt;margin-top:3.7pt;width:5pt;height:3.65pt;flip:y;z-index:251981824" fillcolor="black"/>
              </w:pict>
            </w:r>
            <w:r w:rsidR="00F45EBC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F45EBC">
              <w:rPr>
                <w:color w:val="000000" w:themeColor="text1"/>
                <w:sz w:val="21"/>
                <w:szCs w:val="21"/>
              </w:rPr>
              <w:t xml:space="preserve"> </w:t>
            </w:r>
            <w:r w:rsidR="00F45EBC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F45EBC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F45EBC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F45EBC" w:rsidRDefault="00F45EBC" w:rsidP="00F45EBC">
            <w:pPr>
              <w:jc w:val="center"/>
              <w:rPr>
                <w:b/>
                <w:sz w:val="21"/>
                <w:szCs w:val="21"/>
              </w:rPr>
            </w:pPr>
          </w:p>
          <w:p w:rsidR="00F45EBC" w:rsidRDefault="00F45EBC" w:rsidP="00F45EBC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E7B49" w:rsidRDefault="00EE7B49" w:rsidP="00EE7B4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</w:t>
            </w:r>
          </w:p>
          <w:p w:rsidR="00F45EBC" w:rsidRDefault="00024B97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lastRenderedPageBreak/>
              <w:pict>
                <v:rect id="_x0000_s1391" style="position:absolute;margin-left:446.25pt;margin-top:8.7pt;width:48.75pt;height:19.5pt;z-index:251893760">
                  <v:textbox style="mso-next-textbox:#_x0000_s1391">
                    <w:txbxContent>
                      <w:p w:rsidR="00030322" w:rsidRPr="00295889" w:rsidRDefault="00030322" w:rsidP="00295889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Лист 5</w:t>
                        </w:r>
                      </w:p>
                    </w:txbxContent>
                  </v:textbox>
                </v:rect>
              </w:pict>
            </w:r>
            <w:r w:rsidR="009A1180">
              <w:rPr>
                <w:noProof/>
                <w:color w:val="000000" w:themeColor="text1"/>
                <w:sz w:val="21"/>
                <w:szCs w:val="21"/>
              </w:rPr>
              <w:drawing>
                <wp:anchor distT="0" distB="0" distL="114300" distR="114300" simplePos="0" relativeHeight="251599825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67600"/>
                  <wp:effectExtent l="19050" t="19050" r="19050" b="19050"/>
                  <wp:wrapNone/>
                  <wp:docPr id="11" name="Рисунок 10" descr="Лист 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5.bmp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676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1B47A1" w:rsidRDefault="001B47A1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832948">
            <w:pPr>
              <w:jc w:val="center"/>
              <w:rPr>
                <w:b/>
                <w:sz w:val="21"/>
                <w:szCs w:val="21"/>
              </w:rPr>
            </w:pPr>
          </w:p>
          <w:p w:rsidR="009A1180" w:rsidRDefault="009A1180" w:rsidP="00832948">
            <w:pPr>
              <w:jc w:val="center"/>
              <w:rPr>
                <w:b/>
                <w:sz w:val="21"/>
                <w:szCs w:val="21"/>
              </w:rPr>
            </w:pPr>
          </w:p>
          <w:p w:rsidR="00832948" w:rsidRDefault="00832948" w:rsidP="00832948">
            <w:pPr>
              <w:jc w:val="center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832948" w:rsidRPr="003B7441" w:rsidRDefault="00832948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9A1180" w:rsidRPr="009A1180" w:rsidRDefault="009A1180" w:rsidP="009A1180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</w:t>
            </w:r>
            <w:r w:rsidR="00832948"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475" style="position:absolute;margin-left:23.35pt;margin-top:3.05pt;width:12.75pt;height:7.5pt;z-index:251986944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477" style="position:absolute;margin-left:23.2pt;margin-top:2.65pt;width:12.75pt;height:7.5pt;z-index:251988992" strokecolor="black [3213]" strokeweight="1pt"/>
              </w:pict>
            </w:r>
            <w:r w:rsidR="009A1180">
              <w:rPr>
                <w:color w:val="000000"/>
                <w:sz w:val="21"/>
                <w:szCs w:val="21"/>
              </w:rPr>
              <w:t xml:space="preserve">               </w:t>
            </w:r>
            <w:r w:rsidR="009A1180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9A1180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479" style="position:absolute;margin-left:22.9pt;margin-top:3.9pt;width:12.75pt;height:7.5pt;z-index:251991040" strokecolor="#00c" strokeweight="1pt"/>
              </w:pict>
            </w:r>
            <w:r w:rsidR="009A1180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478" type="#_x0000_t32" style="position:absolute;margin-left:23.05pt;margin-top:6.8pt;width:18.35pt;height:0;z-index:251990016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38:06:080607:483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476" style="position:absolute;margin-left:23.2pt;margin-top:3.7pt;width:5pt;height:3.65pt;flip:y;z-index:251987968" fillcolor="black"/>
              </w:pict>
            </w:r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9A1180">
              <w:rPr>
                <w:color w:val="000000" w:themeColor="text1"/>
                <w:sz w:val="21"/>
                <w:szCs w:val="21"/>
              </w:rPr>
              <w:t xml:space="preserve"> </w:t>
            </w:r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9A1180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832948" w:rsidRDefault="00832948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832948">
            <w:pPr>
              <w:jc w:val="center"/>
              <w:rPr>
                <w:b/>
                <w:sz w:val="21"/>
                <w:szCs w:val="21"/>
              </w:rPr>
            </w:pPr>
          </w:p>
          <w:p w:rsidR="00832948" w:rsidRDefault="00832948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024B97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lastRenderedPageBreak/>
              <w:pict>
                <v:rect id="_x0000_s1398" style="position:absolute;margin-left:7pt;margin-top:10.95pt;width:48.75pt;height:19.5pt;z-index:251902976">
                  <v:textbox>
                    <w:txbxContent>
                      <w:p w:rsidR="00030322" w:rsidRPr="00295889" w:rsidRDefault="00030322" w:rsidP="00AA74FE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Лист 6</w:t>
                        </w:r>
                      </w:p>
                    </w:txbxContent>
                  </v:textbox>
                </v:rect>
              </w:pict>
            </w:r>
            <w:r w:rsidR="009A1180">
              <w:rPr>
                <w:noProof/>
                <w:color w:val="000000" w:themeColor="text1"/>
                <w:sz w:val="21"/>
                <w:szCs w:val="21"/>
              </w:rPr>
              <w:drawing>
                <wp:anchor distT="0" distB="0" distL="114300" distR="114300" simplePos="0" relativeHeight="251598800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67600"/>
                  <wp:effectExtent l="19050" t="0" r="0" b="0"/>
                  <wp:wrapNone/>
                  <wp:docPr id="12" name="Рисунок 11" descr="Лист 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6.bmp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6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A1180" w:rsidRDefault="009A1180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295889">
            <w:pPr>
              <w:jc w:val="center"/>
              <w:rPr>
                <w:b/>
                <w:sz w:val="21"/>
                <w:szCs w:val="21"/>
              </w:rPr>
            </w:pPr>
          </w:p>
          <w:p w:rsidR="00295889" w:rsidRDefault="00295889" w:rsidP="00295889">
            <w:pPr>
              <w:jc w:val="center"/>
              <w:rPr>
                <w:b/>
                <w:sz w:val="21"/>
                <w:szCs w:val="21"/>
              </w:rPr>
            </w:pPr>
          </w:p>
          <w:p w:rsidR="00295889" w:rsidRDefault="00295889" w:rsidP="00832948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832948" w:rsidRDefault="00832948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BA366A" w:rsidRDefault="00BA366A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Pr="00481A84" w:rsidRDefault="00481A84" w:rsidP="00481A84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9A1180" w:rsidRPr="009A1180" w:rsidRDefault="00481A84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  <w:r w:rsidR="009A1180"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</w:t>
            </w:r>
            <w:r w:rsidR="009A1180"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480" style="position:absolute;margin-left:23.35pt;margin-top:3.05pt;width:12.75pt;height:7.5pt;z-index:251994112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482" style="position:absolute;margin-left:23.2pt;margin-top:2.65pt;width:12.75pt;height:7.5pt;z-index:251996160" strokecolor="black [3213]" strokeweight="1pt"/>
              </w:pict>
            </w:r>
            <w:r w:rsidR="009A1180">
              <w:rPr>
                <w:color w:val="000000"/>
                <w:sz w:val="21"/>
                <w:szCs w:val="21"/>
              </w:rPr>
              <w:t xml:space="preserve">               </w:t>
            </w:r>
            <w:r w:rsidR="009A1180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9A1180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484" style="position:absolute;margin-left:22.9pt;margin-top:3.9pt;width:12.75pt;height:7.5pt;z-index:251998208" strokecolor="#00c" strokeweight="1pt"/>
              </w:pict>
            </w:r>
            <w:r w:rsidR="009A1180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483" type="#_x0000_t32" style="position:absolute;margin-left:23.05pt;margin-top:6.8pt;width:18.35pt;height:0;z-index:251997184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38:06:080607:483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481" style="position:absolute;margin-left:23.2pt;margin-top:3.7pt;width:5pt;height:3.65pt;flip:y;z-index:251995136" fillcolor="black"/>
              </w:pict>
            </w:r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9A1180">
              <w:rPr>
                <w:color w:val="000000" w:themeColor="text1"/>
                <w:sz w:val="21"/>
                <w:szCs w:val="21"/>
              </w:rPr>
              <w:t xml:space="preserve"> </w:t>
            </w:r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9A1180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29588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295889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9A1180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1597775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67600"/>
                  <wp:effectExtent l="19050" t="19050" r="19050" b="19050"/>
                  <wp:wrapNone/>
                  <wp:docPr id="14" name="Рисунок 13" descr="Лист 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7.bmp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676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="00024B97">
              <w:rPr>
                <w:noProof/>
                <w:color w:val="000000" w:themeColor="text1"/>
                <w:sz w:val="21"/>
                <w:szCs w:val="21"/>
              </w:rPr>
              <w:pict>
                <v:rect id="_x0000_s1451" style="position:absolute;margin-left:4.6pt;margin-top:7.2pt;width:47.4pt;height:18pt;z-index:251959296;mso-position-horizontal-relative:text;mso-position-vertical-relative:text">
                  <v:textbox>
                    <w:txbxContent>
                      <w:p w:rsidR="00030322" w:rsidRPr="00481A84" w:rsidRDefault="00030322" w:rsidP="00481A84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481A84">
                          <w:rPr>
                            <w:sz w:val="20"/>
                            <w:szCs w:val="20"/>
                          </w:rPr>
                          <w:t>Лист 7</w:t>
                        </w:r>
                      </w:p>
                    </w:txbxContent>
                  </v:textbox>
                </v:rect>
              </w:pict>
            </w:r>
          </w:p>
          <w:p w:rsidR="00295889" w:rsidRDefault="00295889" w:rsidP="00557EF5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295889" w:rsidRDefault="00295889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AA74FE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481A84">
            <w:pPr>
              <w:autoSpaceDE w:val="0"/>
              <w:autoSpaceDN w:val="0"/>
              <w:adjustRightInd w:val="0"/>
              <w:jc w:val="center"/>
              <w:rPr>
                <w:b/>
                <w:sz w:val="21"/>
                <w:szCs w:val="21"/>
              </w:rPr>
            </w:pPr>
          </w:p>
          <w:p w:rsidR="00481A84" w:rsidRPr="00481A84" w:rsidRDefault="00481A84" w:rsidP="00481A84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481A84" w:rsidRPr="003B7441" w:rsidRDefault="00481A84" w:rsidP="00481A84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481A84" w:rsidRPr="00D27172" w:rsidRDefault="00481A84" w:rsidP="00481A84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9A1180" w:rsidRPr="00041B92" w:rsidRDefault="00481A84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</w:t>
            </w:r>
            <w:r w:rsidR="009A1180"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485" style="position:absolute;margin-left:23.35pt;margin-top:3.05pt;width:12.75pt;height:7.5pt;z-index:252000256;mso-position-horizontal-relative:text;mso-position-vertical-relative:text" strokecolor="red"/>
              </w:pict>
            </w:r>
            <w:r w:rsidR="009A1180">
              <w:rPr>
                <w:color w:val="000000"/>
                <w:sz w:val="21"/>
                <w:szCs w:val="21"/>
              </w:rPr>
              <w:t xml:space="preserve">      </w:t>
            </w:r>
            <w:r w:rsidR="009A1180"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="009A1180" w:rsidRPr="00041B92">
              <w:rPr>
                <w:color w:val="000000"/>
                <w:sz w:val="21"/>
                <w:szCs w:val="21"/>
              </w:rPr>
              <w:t xml:space="preserve"> </w:t>
            </w:r>
            <w:r w:rsidR="009A1180"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 w:rsidR="009A1180">
              <w:rPr>
                <w:sz w:val="21"/>
                <w:szCs w:val="21"/>
              </w:rPr>
              <w:t>та);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487" style="position:absolute;margin-left:23.2pt;margin-top:2.65pt;width:12.75pt;height:7.5pt;z-index:252002304" strokecolor="black [3213]" strokeweight="1pt"/>
              </w:pict>
            </w:r>
            <w:r w:rsidR="009A1180">
              <w:rPr>
                <w:color w:val="000000"/>
                <w:sz w:val="21"/>
                <w:szCs w:val="21"/>
              </w:rPr>
              <w:t xml:space="preserve">               </w:t>
            </w:r>
            <w:r w:rsidR="009A1180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9A1180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489" style="position:absolute;margin-left:22.9pt;margin-top:3.9pt;width:12.75pt;height:7.5pt;z-index:252004352" strokecolor="#00c" strokeweight="1pt"/>
              </w:pict>
            </w:r>
            <w:r w:rsidR="009A1180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488" type="#_x0000_t32" style="position:absolute;margin-left:23.05pt;margin-top:6.8pt;width:18.35pt;height:0;z-index:252003328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38:06:080607:483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486" style="position:absolute;margin-left:23.2pt;margin-top:3.7pt;width:5pt;height:3.65pt;flip:y;z-index:252001280" fillcolor="black"/>
              </w:pict>
            </w:r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9A1180">
              <w:rPr>
                <w:color w:val="000000" w:themeColor="text1"/>
                <w:sz w:val="21"/>
                <w:szCs w:val="21"/>
              </w:rPr>
              <w:t xml:space="preserve"> </w:t>
            </w:r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9A1180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481A84" w:rsidRDefault="00481A84" w:rsidP="009A1180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1596750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120015</wp:posOffset>
                  </wp:positionV>
                  <wp:extent cx="6343650" cy="7467600"/>
                  <wp:effectExtent l="19050" t="19050" r="19050" b="19050"/>
                  <wp:wrapNone/>
                  <wp:docPr id="16" name="Рисунок 15" descr="Лист 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8.bmp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676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495" style="position:absolute;margin-left:452.7pt;margin-top:3.1pt;width:46.05pt;height:17.25pt;z-index:252012544">
                  <v:textbox>
                    <w:txbxContent>
                      <w:p w:rsidR="00030322" w:rsidRPr="009A1180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 w:rsidRPr="009A1180">
                          <w:rPr>
                            <w:sz w:val="20"/>
                            <w:szCs w:val="20"/>
                          </w:rPr>
                          <w:t>Лист 8</w:t>
                        </w:r>
                      </w:p>
                    </w:txbxContent>
                  </v:textbox>
                </v:rect>
              </w:pic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Pr="00481A84" w:rsidRDefault="009A1180" w:rsidP="009A118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9A1180" w:rsidRPr="003B7441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9A1180" w:rsidRPr="00D27172" w:rsidRDefault="009A1180" w:rsidP="009A1180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490" style="position:absolute;margin-left:23.35pt;margin-top:3.05pt;width:12.75pt;height:7.5pt;z-index:252007424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492" style="position:absolute;margin-left:23.2pt;margin-top:2.65pt;width:12.75pt;height:7.5pt;z-index:252009472" strokecolor="black [3213]" strokeweight="1pt"/>
              </w:pict>
            </w:r>
            <w:r w:rsidR="009A1180">
              <w:rPr>
                <w:color w:val="000000"/>
                <w:sz w:val="21"/>
                <w:szCs w:val="21"/>
              </w:rPr>
              <w:t xml:space="preserve">               </w:t>
            </w:r>
            <w:r w:rsidR="009A1180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9A1180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494" style="position:absolute;margin-left:22.9pt;margin-top:3.9pt;width:12.75pt;height:7.5pt;z-index:252011520" strokecolor="#00c" strokeweight="1pt"/>
              </w:pict>
            </w:r>
            <w:r w:rsidR="009A1180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493" type="#_x0000_t32" style="position:absolute;margin-left:23.05pt;margin-top:6.8pt;width:18.35pt;height:0;z-index:252010496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9A1180" w:rsidRPr="00041B92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38:06:080607:483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491" style="position:absolute;margin-left:23.2pt;margin-top:3.7pt;width:5pt;height:3.65pt;flip:y;z-index:252008448" fillcolor="black"/>
              </w:pict>
            </w:r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9A1180">
              <w:rPr>
                <w:color w:val="000000" w:themeColor="text1"/>
                <w:sz w:val="21"/>
                <w:szCs w:val="21"/>
              </w:rPr>
              <w:t xml:space="preserve"> </w:t>
            </w:r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9A1180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9A1180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496" style="position:absolute;margin-left:7.5pt;margin-top:5.65pt;width:53.7pt;height:17.95pt;z-index:252013568">
                  <v:textbox>
                    <w:txbxContent>
                      <w:p w:rsidR="00030322" w:rsidRPr="009A1180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 w:rsidRPr="009A1180">
                          <w:rPr>
                            <w:sz w:val="20"/>
                            <w:szCs w:val="20"/>
                          </w:rPr>
                          <w:t>Лист  9</w:t>
                        </w:r>
                      </w:p>
                    </w:txbxContent>
                  </v:textbox>
                </v:rect>
              </w:pict>
            </w:r>
            <w:r w:rsidR="009A1180">
              <w:rPr>
                <w:noProof/>
                <w:color w:val="000000" w:themeColor="text1"/>
                <w:sz w:val="21"/>
                <w:szCs w:val="21"/>
              </w:rPr>
              <w:drawing>
                <wp:inline distT="0" distB="0" distL="0" distR="0">
                  <wp:extent cx="6343650" cy="7465060"/>
                  <wp:effectExtent l="19050" t="0" r="0" b="0"/>
                  <wp:docPr id="19" name="Рисунок 18" descr="Лист 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9.bmp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65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6217" w:rsidRPr="00481A84" w:rsidRDefault="00EF6217" w:rsidP="00EF621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F6217" w:rsidRPr="003B7441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EF6217" w:rsidRPr="00D27172" w:rsidRDefault="00EF6217" w:rsidP="00EF6217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497" style="position:absolute;margin-left:23.35pt;margin-top:3.05pt;width:12.75pt;height:7.5pt;z-index:252015616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499" style="position:absolute;margin-left:23.2pt;margin-top:2.65pt;width:12.75pt;height:7.5pt;z-index:252017664" strokecolor="black [3213]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</w:t>
            </w:r>
            <w:r w:rsidR="00EF6217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EF6217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501" style="position:absolute;margin-left:22.9pt;margin-top:3.9pt;width:12.75pt;height:7.5pt;z-index:252019712" strokecolor="#00c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EF6217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500" type="#_x0000_t32" style="position:absolute;margin-left:23.05pt;margin-top:6.8pt;width:18.35pt;height:0;z-index:252018688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38:06:080607:483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498" style="position:absolute;margin-left:23.2pt;margin-top:3.7pt;width:5pt;height:3.65pt;flip:y;z-index:252016640" fillcolor="black"/>
              </w:pic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EF6217">
              <w:rPr>
                <w:color w:val="000000" w:themeColor="text1"/>
                <w:sz w:val="21"/>
                <w:szCs w:val="21"/>
              </w:rPr>
              <w:t xml:space="preserve"> </w: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EF6217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EF6217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2020736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67600"/>
                  <wp:effectExtent l="19050" t="0" r="0" b="0"/>
                  <wp:wrapNone/>
                  <wp:docPr id="20" name="Рисунок 19" descr="Лист 1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0.bmp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6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507" style="position:absolute;margin-left:11.1pt;margin-top:.4pt;width:50.4pt;height:18.75pt;z-index:252027904">
                  <v:textbox>
                    <w:txbxContent>
                      <w:p w:rsidR="00030322" w:rsidRPr="00EF6217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 w:rsidRPr="00EF6217">
                          <w:rPr>
                            <w:sz w:val="20"/>
                            <w:szCs w:val="20"/>
                          </w:rPr>
                          <w:t>Лист 10</w:t>
                        </w:r>
                      </w:p>
                    </w:txbxContent>
                  </v:textbox>
                </v:rect>
              </w:pic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Pr="00481A84" w:rsidRDefault="00EF6217" w:rsidP="00EF621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F6217" w:rsidRPr="003B7441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EF6217" w:rsidRPr="00D27172" w:rsidRDefault="00EF6217" w:rsidP="00EF6217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502" style="position:absolute;margin-left:23.35pt;margin-top:3.05pt;width:12.75pt;height:7.5pt;z-index:252022784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504" style="position:absolute;margin-left:23.2pt;margin-top:2.65pt;width:12.75pt;height:7.5pt;z-index:252024832" strokecolor="black [3213]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</w:t>
            </w:r>
            <w:r w:rsidR="00EF6217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EF6217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506" style="position:absolute;margin-left:22.9pt;margin-top:3.9pt;width:12.75pt;height:7.5pt;z-index:252026880" strokecolor="#00c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EF6217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505" type="#_x0000_t32" style="position:absolute;margin-left:23.05pt;margin-top:6.8pt;width:18.35pt;height:0;z-index:252025856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38:06:000000:112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503" style="position:absolute;margin-left:23.2pt;margin-top:3.7pt;width:5pt;height:3.65pt;flip:y;z-index:252023808" fillcolor="black"/>
              </w:pic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EF6217">
              <w:rPr>
                <w:color w:val="000000" w:themeColor="text1"/>
                <w:sz w:val="21"/>
                <w:szCs w:val="21"/>
              </w:rPr>
              <w:t xml:space="preserve"> </w: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EF6217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1595725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67600"/>
                  <wp:effectExtent l="19050" t="0" r="0" b="0"/>
                  <wp:wrapNone/>
                  <wp:docPr id="21" name="Рисунок 20" descr="Лист 1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1.bmp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6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F6217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513" style="position:absolute;margin-left:10.2pt;margin-top:.4pt;width:50.55pt;height:18.75pt;z-index:252035072">
                  <v:textbox>
                    <w:txbxContent>
                      <w:p w:rsidR="00030322" w:rsidRPr="00EF6217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 w:rsidRPr="00EF6217">
                          <w:rPr>
                            <w:sz w:val="20"/>
                            <w:szCs w:val="20"/>
                          </w:rPr>
                          <w:t>Лист 11</w:t>
                        </w:r>
                      </w:p>
                    </w:txbxContent>
                  </v:textbox>
                </v:rect>
              </w:pic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EF6217">
            <w:pPr>
              <w:autoSpaceDE w:val="0"/>
              <w:autoSpaceDN w:val="0"/>
              <w:adjustRightInd w:val="0"/>
              <w:jc w:val="center"/>
              <w:rPr>
                <w:b/>
                <w:sz w:val="21"/>
                <w:szCs w:val="21"/>
              </w:rPr>
            </w:pPr>
          </w:p>
          <w:p w:rsidR="00EF6217" w:rsidRPr="00481A84" w:rsidRDefault="00EF6217" w:rsidP="00EF621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F6217" w:rsidRPr="003B7441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EF6217" w:rsidRPr="00D27172" w:rsidRDefault="00EF6217" w:rsidP="00EF6217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508" style="position:absolute;margin-left:23.35pt;margin-top:3.05pt;width:12.75pt;height:7.5pt;z-index:252029952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510" style="position:absolute;margin-left:23.2pt;margin-top:2.65pt;width:12.75pt;height:7.5pt;z-index:252032000" strokecolor="black [3213]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</w:t>
            </w:r>
            <w:r w:rsidR="00EF6217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EF6217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512" style="position:absolute;margin-left:22.9pt;margin-top:3.9pt;width:12.75pt;height:7.5pt;z-index:252034048" strokecolor="#00c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EF6217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511" type="#_x0000_t32" style="position:absolute;margin-left:23.05pt;margin-top:6.8pt;width:18.35pt;height:0;z-index:252033024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38:06:000000:112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509" style="position:absolute;margin-left:23.2pt;margin-top:3.7pt;width:5pt;height:3.65pt;flip:y;z-index:252030976" fillcolor="black"/>
              </w:pic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EF6217">
              <w:rPr>
                <w:color w:val="000000" w:themeColor="text1"/>
                <w:sz w:val="21"/>
                <w:szCs w:val="21"/>
              </w:rPr>
              <w:t xml:space="preserve"> </w: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EF6217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519" style="position:absolute;margin-left:13.35pt;margin-top:7.95pt;width:53.55pt;height:18pt;z-index:252043264">
                  <v:textbox>
                    <w:txbxContent>
                      <w:p w:rsidR="00030322" w:rsidRPr="00EF6217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 w:rsidRPr="00EF6217">
                          <w:rPr>
                            <w:sz w:val="20"/>
                            <w:szCs w:val="20"/>
                          </w:rPr>
                          <w:t>Лист 12</w:t>
                        </w:r>
                      </w:p>
                    </w:txbxContent>
                  </v:textbox>
                </v:rect>
              </w:pict>
            </w:r>
            <w:r w:rsidR="00EF6217">
              <w:rPr>
                <w:noProof/>
                <w:color w:val="000000" w:themeColor="text1"/>
                <w:sz w:val="21"/>
                <w:szCs w:val="21"/>
              </w:rPr>
              <w:drawing>
                <wp:anchor distT="0" distB="0" distL="114300" distR="114300" simplePos="0" relativeHeight="252036096" behindDoc="0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0</wp:posOffset>
                  </wp:positionV>
                  <wp:extent cx="6343650" cy="7467600"/>
                  <wp:effectExtent l="19050" t="0" r="0" b="0"/>
                  <wp:wrapNone/>
                  <wp:docPr id="23" name="Рисунок 22" descr="Лист 1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2.bmp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6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9A1180" w:rsidRDefault="009A1180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Pr="00481A84" w:rsidRDefault="00EF6217" w:rsidP="00EF621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F6217" w:rsidRPr="003B7441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EF6217" w:rsidRPr="00D27172" w:rsidRDefault="00EF6217" w:rsidP="00EF6217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514" style="position:absolute;margin-left:23.35pt;margin-top:3.05pt;width:12.75pt;height:7.5pt;z-index:252038144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516" style="position:absolute;margin-left:23.2pt;margin-top:2.65pt;width:12.75pt;height:7.5pt;z-index:252040192" strokecolor="black [3213]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</w:t>
            </w:r>
            <w:r w:rsidR="00EF6217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EF6217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518" style="position:absolute;margin-left:22.9pt;margin-top:3.9pt;width:12.75pt;height:7.5pt;z-index:252042240" strokecolor="#00c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EF6217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517" type="#_x0000_t32" style="position:absolute;margin-left:23.05pt;margin-top:6.8pt;width:18.35pt;height:0;z-index:252041216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38:06:000000:112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515" style="position:absolute;margin-left:23.2pt;margin-top:3.7pt;width:5pt;height:3.65pt;flip:y;z-index:252039168" fillcolor="black"/>
              </w:pic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EF6217">
              <w:rPr>
                <w:color w:val="000000" w:themeColor="text1"/>
                <w:sz w:val="21"/>
                <w:szCs w:val="21"/>
              </w:rPr>
              <w:t xml:space="preserve"> </w: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EF6217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2044288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67600"/>
                  <wp:effectExtent l="19050" t="0" r="0" b="0"/>
                  <wp:wrapNone/>
                  <wp:docPr id="24" name="Рисунок 23" descr="Лист 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3.bmp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6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F6217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525" style="position:absolute;margin-left:13.6pt;margin-top:3.05pt;width:51.65pt;height:17.25pt;z-index:252051456">
                  <v:textbox>
                    <w:txbxContent>
                      <w:p w:rsidR="00030322" w:rsidRPr="00EF6217" w:rsidRDefault="00030322" w:rsidP="00EF6217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Лист 13</w:t>
                        </w:r>
                      </w:p>
                      <w:p w:rsidR="00030322" w:rsidRDefault="00030322"/>
                    </w:txbxContent>
                  </v:textbox>
                </v:rect>
              </w:pict>
            </w: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EF6217">
            <w:pPr>
              <w:autoSpaceDE w:val="0"/>
              <w:autoSpaceDN w:val="0"/>
              <w:adjustRightInd w:val="0"/>
              <w:jc w:val="center"/>
              <w:rPr>
                <w:b/>
                <w:sz w:val="21"/>
                <w:szCs w:val="21"/>
              </w:rPr>
            </w:pPr>
          </w:p>
          <w:p w:rsidR="00EF6217" w:rsidRPr="00481A84" w:rsidRDefault="00EF6217" w:rsidP="00EF621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F6217" w:rsidRPr="003B7441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EF6217" w:rsidRPr="00D27172" w:rsidRDefault="00EF6217" w:rsidP="00EF6217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520" style="position:absolute;margin-left:23.35pt;margin-top:3.05pt;width:12.75pt;height:7.5pt;z-index:252046336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522" style="position:absolute;margin-left:23.2pt;margin-top:2.65pt;width:12.75pt;height:7.5pt;z-index:252048384" strokecolor="black [3213]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</w:t>
            </w:r>
            <w:r w:rsidR="00EF6217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EF6217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524" style="position:absolute;margin-left:22.9pt;margin-top:3.9pt;width:12.75pt;height:7.5pt;z-index:252050432" strokecolor="#00c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EF6217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523" type="#_x0000_t32" style="position:absolute;margin-left:23.05pt;margin-top:6.8pt;width:18.35pt;height:0;z-index:252049408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38:06:000000:112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521" style="position:absolute;margin-left:23.2pt;margin-top:3.7pt;width:5pt;height:3.65pt;flip:y;z-index:252047360" fillcolor="black"/>
              </w:pic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EF6217">
              <w:rPr>
                <w:color w:val="000000" w:themeColor="text1"/>
                <w:sz w:val="21"/>
                <w:szCs w:val="21"/>
              </w:rPr>
              <w:t xml:space="preserve"> </w: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EF6217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2052480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58075"/>
                  <wp:effectExtent l="19050" t="0" r="0" b="0"/>
                  <wp:wrapNone/>
                  <wp:docPr id="25" name="Рисунок 24" descr="Лист 1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4.bmp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58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F6217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531" style="position:absolute;margin-left:9.45pt;margin-top:1.15pt;width:50.55pt;height:18.75pt;z-index:252059648">
                  <v:textbox>
                    <w:txbxContent>
                      <w:p w:rsidR="00030322" w:rsidRPr="00EF6217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Лист 14</w:t>
                        </w:r>
                      </w:p>
                    </w:txbxContent>
                  </v:textbox>
                </v:rect>
              </w:pict>
            </w: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EF6217">
            <w:pPr>
              <w:autoSpaceDE w:val="0"/>
              <w:autoSpaceDN w:val="0"/>
              <w:adjustRightInd w:val="0"/>
              <w:jc w:val="center"/>
              <w:rPr>
                <w:b/>
                <w:sz w:val="21"/>
                <w:szCs w:val="21"/>
              </w:rPr>
            </w:pPr>
          </w:p>
          <w:p w:rsidR="00EF6217" w:rsidRPr="00481A84" w:rsidRDefault="00EF6217" w:rsidP="00EF621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F6217" w:rsidRPr="003B7441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EF6217" w:rsidRPr="00D27172" w:rsidRDefault="00EF6217" w:rsidP="00EF6217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526" style="position:absolute;margin-left:23.35pt;margin-top:3.05pt;width:12.75pt;height:7.5pt;z-index:252054528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528" style="position:absolute;margin-left:23.2pt;margin-top:2.65pt;width:12.75pt;height:7.5pt;z-index:252056576" strokecolor="black [3213]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</w:t>
            </w:r>
            <w:r w:rsidR="00EF6217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EF6217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530" style="position:absolute;margin-left:22.9pt;margin-top:3.9pt;width:12.75pt;height:7.5pt;z-index:252058624" strokecolor="#00c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EF6217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529" type="#_x0000_t32" style="position:absolute;margin-left:23.05pt;margin-top:6.8pt;width:18.35pt;height:0;z-index:252057600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38:06:000000:112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527" style="position:absolute;margin-left:23.2pt;margin-top:3.7pt;width:5pt;height:3.65pt;flip:y;z-index:252055552" fillcolor="black"/>
              </w:pic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EF6217">
              <w:rPr>
                <w:color w:val="000000" w:themeColor="text1"/>
                <w:sz w:val="21"/>
                <w:szCs w:val="21"/>
              </w:rPr>
              <w:t xml:space="preserve"> </w: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EF6217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2060672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100965</wp:posOffset>
                  </wp:positionV>
                  <wp:extent cx="6343650" cy="7458075"/>
                  <wp:effectExtent l="19050" t="0" r="0" b="0"/>
                  <wp:wrapNone/>
                  <wp:docPr id="26" name="Рисунок 25" descr="Лист 1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5.bmp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58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F6217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537" style="position:absolute;margin-left:4.35pt;margin-top:.45pt;width:55.05pt;height:19.5pt;z-index:252067840">
                  <v:textbox>
                    <w:txbxContent>
                      <w:p w:rsidR="00030322" w:rsidRPr="00330266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 w:rsidRPr="00330266">
                          <w:rPr>
                            <w:sz w:val="20"/>
                            <w:szCs w:val="20"/>
                          </w:rPr>
                          <w:t>Лист 15</w:t>
                        </w:r>
                      </w:p>
                    </w:txbxContent>
                  </v:textbox>
                </v:rect>
              </w:pict>
            </w: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Pr="00481A84" w:rsidRDefault="00EF6217" w:rsidP="00EF621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EF6217" w:rsidRPr="003B7441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EF6217" w:rsidRPr="00D27172" w:rsidRDefault="00EF6217" w:rsidP="00EF6217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532" style="position:absolute;margin-left:23.35pt;margin-top:3.05pt;width:12.75pt;height:7.5pt;z-index:252062720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534" style="position:absolute;margin-left:23.2pt;margin-top:2.65pt;width:12.75pt;height:7.5pt;z-index:252064768" strokecolor="black [3213]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</w:t>
            </w:r>
            <w:r w:rsidR="00EF6217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EF6217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536" style="position:absolute;margin-left:22.9pt;margin-top:3.9pt;width:12.75pt;height:7.5pt;z-index:252066816" strokecolor="#00c" strokeweight="1pt"/>
              </w:pict>
            </w:r>
            <w:r w:rsidR="00EF6217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EF6217" w:rsidRDefault="00EF6217" w:rsidP="00EF6217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535" type="#_x0000_t32" style="position:absolute;margin-left:23.05pt;margin-top:6.8pt;width:18.35pt;height:0;z-index:252065792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EF6217" w:rsidRPr="00041B92" w:rsidRDefault="00EF621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 w:rsidR="00330266">
              <w:rPr>
                <w:rFonts w:ascii="Arial" w:hAnsi="Arial" w:cs="Arial"/>
                <w:color w:val="000000" w:themeColor="text1"/>
                <w:sz w:val="20"/>
                <w:szCs w:val="20"/>
              </w:rPr>
              <w:t>38:06:080607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:</w:t>
            </w:r>
            <w:r w:rsidR="00330266">
              <w:rPr>
                <w:rFonts w:ascii="Arial" w:hAnsi="Arial" w:cs="Arial"/>
                <w:color w:val="000000" w:themeColor="text1"/>
                <w:sz w:val="20"/>
                <w:szCs w:val="20"/>
              </w:rPr>
              <w:t>483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EF6217" w:rsidRDefault="00024B97" w:rsidP="00EF6217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533" style="position:absolute;margin-left:23.2pt;margin-top:3.7pt;width:5pt;height:3.65pt;flip:y;z-index:252063744" fillcolor="black"/>
              </w:pic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EF6217">
              <w:rPr>
                <w:color w:val="000000" w:themeColor="text1"/>
                <w:sz w:val="21"/>
                <w:szCs w:val="21"/>
              </w:rPr>
              <w:t xml:space="preserve"> </w:t>
            </w:r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EF6217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EF6217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2068864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58075"/>
                  <wp:effectExtent l="19050" t="0" r="0" b="0"/>
                  <wp:wrapNone/>
                  <wp:docPr id="28" name="Рисунок 27" descr="Лист 1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6.bmp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58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F6217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543" style="position:absolute;margin-left:7.95pt;margin-top:.4pt;width:51.3pt;height:19.5pt;z-index:252076032">
                  <v:textbox>
                    <w:txbxContent>
                      <w:p w:rsidR="00030322" w:rsidRPr="00330266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 w:rsidRPr="00330266">
                          <w:rPr>
                            <w:sz w:val="20"/>
                            <w:szCs w:val="20"/>
                          </w:rPr>
                          <w:t>Лист 16</w:t>
                        </w:r>
                      </w:p>
                    </w:txbxContent>
                  </v:textbox>
                </v:rect>
              </w:pict>
            </w: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EF6217" w:rsidRDefault="00EF621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Pr="00481A84" w:rsidRDefault="00330266" w:rsidP="0033026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330266" w:rsidRPr="003B7441" w:rsidRDefault="00330266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330266" w:rsidRPr="00D27172" w:rsidRDefault="00330266" w:rsidP="00330266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330266" w:rsidRPr="00041B92" w:rsidRDefault="00330266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538" style="position:absolute;margin-left:23.35pt;margin-top:3.05pt;width:12.75pt;height:7.5pt;z-index:252070912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330266" w:rsidRDefault="00024B97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540" style="position:absolute;margin-left:23.2pt;margin-top:2.65pt;width:12.75pt;height:7.5pt;z-index:252072960" strokecolor="black [3213]" strokeweight="1pt"/>
              </w:pict>
            </w:r>
            <w:r w:rsidR="00330266">
              <w:rPr>
                <w:color w:val="000000"/>
                <w:sz w:val="21"/>
                <w:szCs w:val="21"/>
              </w:rPr>
              <w:t xml:space="preserve">               </w:t>
            </w:r>
            <w:r w:rsidR="00330266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330266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330266" w:rsidRDefault="00024B97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542" style="position:absolute;margin-left:22.9pt;margin-top:3.9pt;width:12.75pt;height:7.5pt;z-index:252075008" strokecolor="#00c" strokeweight="1pt"/>
              </w:pict>
            </w:r>
            <w:r w:rsidR="00330266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330266" w:rsidRDefault="00330266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541" type="#_x0000_t32" style="position:absolute;margin-left:23.05pt;margin-top:6.8pt;width:18.35pt;height:0;z-index:252073984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330266" w:rsidRPr="00041B92" w:rsidRDefault="00330266" w:rsidP="00330266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38:06:080607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330266" w:rsidRPr="00041B92" w:rsidRDefault="00330266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38:06:080607:483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330266" w:rsidRDefault="00024B97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539" style="position:absolute;margin-left:23.2pt;margin-top:3.7pt;width:5pt;height:3.65pt;flip:y;z-index:252071936" fillcolor="black"/>
              </w:pict>
            </w:r>
            <w:r w:rsidR="00330266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330266">
              <w:rPr>
                <w:color w:val="000000" w:themeColor="text1"/>
                <w:sz w:val="21"/>
                <w:szCs w:val="21"/>
              </w:rPr>
              <w:t xml:space="preserve"> </w:t>
            </w:r>
            <w:r w:rsidR="00330266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330266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330266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330266" w:rsidRDefault="00330266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1594700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58075"/>
                  <wp:effectExtent l="19050" t="19050" r="19050" b="28575"/>
                  <wp:wrapNone/>
                  <wp:docPr id="29" name="Рисунок 28" descr="Лист 1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7.bmp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580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30266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549" style="position:absolute;margin-left:8.1pt;margin-top:1.15pt;width:50.4pt;height:18.75pt;z-index:252083200">
                  <v:textbox>
                    <w:txbxContent>
                      <w:p w:rsidR="00030322" w:rsidRPr="00330266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 w:rsidRPr="00330266">
                          <w:rPr>
                            <w:sz w:val="20"/>
                            <w:szCs w:val="20"/>
                          </w:rPr>
                          <w:t>Лист 17</w:t>
                        </w:r>
                      </w:p>
                    </w:txbxContent>
                  </v:textbox>
                </v:rect>
              </w:pict>
            </w: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Pr="00481A84" w:rsidRDefault="00330266" w:rsidP="0033026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330266" w:rsidRPr="003B7441" w:rsidRDefault="00330266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330266" w:rsidRPr="00D27172" w:rsidRDefault="00330266" w:rsidP="00330266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330266" w:rsidRPr="00041B92" w:rsidRDefault="00330266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544" style="position:absolute;margin-left:23.35pt;margin-top:3.05pt;width:12.75pt;height:7.5pt;z-index:252078080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330266" w:rsidRDefault="00024B97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546" style="position:absolute;margin-left:23.2pt;margin-top:2.65pt;width:12.75pt;height:7.5pt;z-index:252080128" strokecolor="black [3213]" strokeweight="1pt"/>
              </w:pict>
            </w:r>
            <w:r w:rsidR="00330266">
              <w:rPr>
                <w:color w:val="000000"/>
                <w:sz w:val="21"/>
                <w:szCs w:val="21"/>
              </w:rPr>
              <w:t xml:space="preserve">               </w:t>
            </w:r>
            <w:r w:rsidR="00330266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330266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330266" w:rsidRDefault="00024B97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548" style="position:absolute;margin-left:22.9pt;margin-top:3.9pt;width:12.75pt;height:7.5pt;z-index:252082176" strokecolor="#00c" strokeweight="1pt"/>
              </w:pict>
            </w:r>
            <w:r w:rsidR="00330266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330266" w:rsidRDefault="00330266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547" type="#_x0000_t32" style="position:absolute;margin-left:23.05pt;margin-top:6.8pt;width:18.35pt;height:0;z-index:252081152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330266" w:rsidRPr="00041B92" w:rsidRDefault="00330266" w:rsidP="00330266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38:06:080604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330266" w:rsidRPr="00041B92" w:rsidRDefault="00330266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38:06:080604:213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330266" w:rsidRDefault="00024B97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545" style="position:absolute;margin-left:23.2pt;margin-top:3.7pt;width:5pt;height:3.65pt;flip:y;z-index:252079104" fillcolor="black"/>
              </w:pict>
            </w:r>
            <w:r w:rsidR="00330266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330266">
              <w:rPr>
                <w:color w:val="000000" w:themeColor="text1"/>
                <w:sz w:val="21"/>
                <w:szCs w:val="21"/>
              </w:rPr>
              <w:t xml:space="preserve"> </w:t>
            </w:r>
            <w:r w:rsidR="00330266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330266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330266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lastRenderedPageBreak/>
              <w:drawing>
                <wp:anchor distT="0" distB="0" distL="114300" distR="114300" simplePos="0" relativeHeight="252084224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91440</wp:posOffset>
                  </wp:positionV>
                  <wp:extent cx="6343650" cy="7458075"/>
                  <wp:effectExtent l="19050" t="0" r="0" b="0"/>
                  <wp:wrapNone/>
                  <wp:docPr id="30" name="Рисунок 29" descr="Лист 1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ст 18.bmp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43650" cy="7458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30266" w:rsidRDefault="00024B97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rect id="_x0000_s1555" style="position:absolute;margin-left:14.85pt;margin-top:1.2pt;width:53.55pt;height:18.75pt;z-index:252091392">
                  <v:textbox>
                    <w:txbxContent>
                      <w:p w:rsidR="00030322" w:rsidRPr="00330266" w:rsidRDefault="00030322">
                        <w:pPr>
                          <w:rPr>
                            <w:sz w:val="20"/>
                            <w:szCs w:val="20"/>
                          </w:rPr>
                        </w:pPr>
                        <w:r w:rsidRPr="00330266">
                          <w:rPr>
                            <w:sz w:val="20"/>
                            <w:szCs w:val="20"/>
                          </w:rPr>
                          <w:t>Лист 18</w:t>
                        </w:r>
                      </w:p>
                    </w:txbxContent>
                  </v:textbox>
                </v:rect>
              </w:pict>
            </w: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Pr="00481A84" w:rsidRDefault="00330266" w:rsidP="00330266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Масштаб 1: 3000</w:t>
            </w:r>
          </w:p>
          <w:p w:rsidR="00330266" w:rsidRPr="003B7441" w:rsidRDefault="00330266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</w:t>
            </w:r>
          </w:p>
          <w:p w:rsidR="00330266" w:rsidRPr="00D27172" w:rsidRDefault="00330266" w:rsidP="00330266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1"/>
                <w:szCs w:val="21"/>
              </w:rPr>
            </w:pPr>
            <w:r>
              <w:rPr>
                <w:b/>
                <w:bCs/>
                <w:color w:val="000000"/>
                <w:sz w:val="21"/>
                <w:szCs w:val="21"/>
              </w:rPr>
              <w:t xml:space="preserve">        </w:t>
            </w:r>
            <w:r w:rsidRPr="00D27172">
              <w:rPr>
                <w:b/>
                <w:bCs/>
                <w:color w:val="000000"/>
                <w:sz w:val="21"/>
                <w:szCs w:val="21"/>
              </w:rPr>
              <w:t xml:space="preserve">Условные обозначения: </w:t>
            </w:r>
          </w:p>
          <w:p w:rsidR="00330266" w:rsidRPr="00041B92" w:rsidRDefault="00330266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41B92">
              <w:rPr>
                <w:rFonts w:ascii="Arial" w:hAnsi="Arial" w:cs="Arial"/>
                <w:bCs/>
                <w:i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ascii="Arial" w:hAnsi="Arial" w:cs="Arial"/>
                <w:bCs/>
                <w:iCs/>
                <w:color w:val="000000"/>
                <w:sz w:val="20"/>
                <w:szCs w:val="20"/>
              </w:rPr>
              <w:t xml:space="preserve">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rect id="_x0000_s1550" style="position:absolute;margin-left:23.35pt;margin-top:3.05pt;width:12.75pt;height:7.5pt;z-index:252086272;mso-position-horizontal-relative:text;mso-position-vertical-relative:text" strokecolor="red"/>
              </w:pict>
            </w: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041B92">
              <w:rPr>
                <w:b/>
                <w:bCs/>
                <w:color w:val="000000"/>
                <w:sz w:val="21"/>
                <w:szCs w:val="21"/>
              </w:rPr>
              <w:t>--</w:t>
            </w:r>
            <w:r w:rsidRPr="00041B92">
              <w:rPr>
                <w:color w:val="000000"/>
                <w:sz w:val="21"/>
                <w:szCs w:val="21"/>
              </w:rPr>
              <w:t xml:space="preserve"> </w:t>
            </w:r>
            <w:r w:rsidRPr="002A397D">
              <w:rPr>
                <w:sz w:val="21"/>
                <w:szCs w:val="21"/>
              </w:rPr>
              <w:t>граница образуемой части  земельного участка (проектные границы публичного сервиту</w:t>
            </w:r>
            <w:r>
              <w:rPr>
                <w:sz w:val="21"/>
                <w:szCs w:val="21"/>
              </w:rPr>
              <w:t>та);</w:t>
            </w:r>
          </w:p>
          <w:p w:rsidR="00330266" w:rsidRDefault="00024B97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1"/>
                <w:szCs w:val="21"/>
              </w:rPr>
              <w:pict>
                <v:rect id="_x0000_s1552" style="position:absolute;margin-left:23.2pt;margin-top:2.65pt;width:12.75pt;height:7.5pt;z-index:252088320" strokecolor="black [3213]" strokeweight="1pt"/>
              </w:pict>
            </w:r>
            <w:r w:rsidR="00330266">
              <w:rPr>
                <w:color w:val="000000"/>
                <w:sz w:val="21"/>
                <w:szCs w:val="21"/>
              </w:rPr>
              <w:t xml:space="preserve">               </w:t>
            </w:r>
            <w:r w:rsidR="00330266" w:rsidRPr="00041B92">
              <w:rPr>
                <w:color w:val="000000"/>
                <w:sz w:val="21"/>
                <w:szCs w:val="21"/>
              </w:rPr>
              <w:t xml:space="preserve">-- </w:t>
            </w:r>
            <w:r w:rsidR="00330266">
              <w:rPr>
                <w:color w:val="000000"/>
                <w:sz w:val="21"/>
                <w:szCs w:val="21"/>
              </w:rPr>
              <w:t>граница земельного участка, сведения о котором внесены в ЕГРН;</w:t>
            </w:r>
          </w:p>
          <w:p w:rsidR="00330266" w:rsidRDefault="00024B97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 w:rsidRPr="00024B97">
              <w:rPr>
                <w:b/>
                <w:noProof/>
                <w:sz w:val="20"/>
                <w:szCs w:val="20"/>
              </w:rPr>
              <w:pict>
                <v:rect id="_x0000_s1554" style="position:absolute;margin-left:22.9pt;margin-top:3.9pt;width:12.75pt;height:7.5pt;z-index:252090368" strokecolor="#00c" strokeweight="1pt"/>
              </w:pict>
            </w:r>
            <w:r w:rsidR="00330266">
              <w:rPr>
                <w:color w:val="000000"/>
                <w:sz w:val="21"/>
                <w:szCs w:val="21"/>
              </w:rPr>
              <w:t xml:space="preserve">               -- граница кадастрового квартала; </w:t>
            </w:r>
          </w:p>
          <w:p w:rsidR="00330266" w:rsidRDefault="00330266" w:rsidP="00330266">
            <w:pPr>
              <w:autoSpaceDE w:val="0"/>
              <w:autoSpaceDN w:val="0"/>
              <w:adjustRightInd w:val="0"/>
              <w:rPr>
                <w:color w:val="000000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         </w:t>
            </w:r>
            <w:r w:rsidR="00024B97">
              <w:rPr>
                <w:noProof/>
                <w:color w:val="000000"/>
                <w:sz w:val="21"/>
                <w:szCs w:val="21"/>
              </w:rPr>
              <w:pict>
                <v:shape id="_x0000_s1553" type="#_x0000_t32" style="position:absolute;margin-left:23.05pt;margin-top:6.8pt;width:18.35pt;height:0;z-index:252089344;mso-position-horizontal-relative:text;mso-position-vertical-relative:text" o:connectortype="straight" strokecolor="#00b050"/>
              </w:pict>
            </w:r>
            <w:r>
              <w:rPr>
                <w:color w:val="000000"/>
                <w:sz w:val="21"/>
                <w:szCs w:val="21"/>
              </w:rPr>
              <w:t xml:space="preserve">  -- контур сооружения; </w:t>
            </w:r>
          </w:p>
          <w:p w:rsidR="00330266" w:rsidRPr="00041B92" w:rsidRDefault="00330266" w:rsidP="00330266">
            <w:pPr>
              <w:autoSpaceDE w:val="0"/>
              <w:autoSpaceDN w:val="0"/>
              <w:adjustRightInd w:val="0"/>
              <w:rPr>
                <w:rFonts w:ascii="Arial" w:hAnsi="Arial" w:cs="Arial"/>
                <w:color w:val="007FFF"/>
                <w:sz w:val="21"/>
                <w:szCs w:val="21"/>
              </w:rPr>
            </w:pPr>
            <w:r>
              <w:rPr>
                <w:color w:val="000000"/>
                <w:sz w:val="21"/>
                <w:szCs w:val="21"/>
              </w:rPr>
              <w:t xml:space="preserve">      </w:t>
            </w:r>
            <w:r w:rsidRPr="008E64D7">
              <w:rPr>
                <w:color w:val="FF0000"/>
                <w:sz w:val="21"/>
                <w:szCs w:val="21"/>
              </w:rPr>
              <w:t xml:space="preserve">  </w:t>
            </w:r>
            <w:r>
              <w:rPr>
                <w:rFonts w:ascii="Arial" w:hAnsi="Arial" w:cs="Arial"/>
                <w:b/>
                <w:color w:val="0000CC"/>
                <w:sz w:val="19"/>
                <w:szCs w:val="19"/>
              </w:rPr>
              <w:t xml:space="preserve">38:06:080604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>кадастровый номер квартала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</w:p>
          <w:p w:rsidR="00330266" w:rsidRPr="00041B92" w:rsidRDefault="00330266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  </w:t>
            </w:r>
            <w:r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38:06:080604:213 </w:t>
            </w:r>
            <w:r w:rsidRPr="00041B92">
              <w:rPr>
                <w:rFonts w:ascii="Arial" w:hAnsi="Arial" w:cs="Arial"/>
                <w:color w:val="000000" w:themeColor="text1"/>
                <w:sz w:val="21"/>
                <w:szCs w:val="21"/>
              </w:rPr>
              <w:t xml:space="preserve">– </w:t>
            </w:r>
            <w:r w:rsidRPr="00041B92">
              <w:rPr>
                <w:color w:val="000000" w:themeColor="text1"/>
                <w:sz w:val="21"/>
                <w:szCs w:val="21"/>
              </w:rPr>
              <w:t xml:space="preserve">кадастровый номер земельного </w:t>
            </w:r>
            <w:r>
              <w:rPr>
                <w:color w:val="000000" w:themeColor="text1"/>
                <w:sz w:val="21"/>
                <w:szCs w:val="21"/>
              </w:rPr>
              <w:t>участка;</w:t>
            </w:r>
          </w:p>
          <w:p w:rsidR="00330266" w:rsidRDefault="00024B97" w:rsidP="00330266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noProof/>
                <w:color w:val="000000" w:themeColor="text1"/>
                <w:sz w:val="21"/>
                <w:szCs w:val="21"/>
              </w:rPr>
              <w:pict>
                <v:oval id="_x0000_s1551" style="position:absolute;margin-left:23.2pt;margin-top:3.7pt;width:5pt;height:3.65pt;flip:y;z-index:252087296" fillcolor="black"/>
              </w:pict>
            </w:r>
            <w:r w:rsidR="00330266" w:rsidRPr="00041B92">
              <w:rPr>
                <w:color w:val="000000" w:themeColor="text1"/>
                <w:sz w:val="21"/>
                <w:szCs w:val="21"/>
              </w:rPr>
              <w:t xml:space="preserve">          </w:t>
            </w:r>
            <w:r w:rsidR="00330266">
              <w:rPr>
                <w:color w:val="000000" w:themeColor="text1"/>
                <w:sz w:val="21"/>
                <w:szCs w:val="21"/>
              </w:rPr>
              <w:t xml:space="preserve"> </w:t>
            </w:r>
            <w:r w:rsidR="00330266" w:rsidRPr="00041B92">
              <w:rPr>
                <w:color w:val="000000" w:themeColor="text1"/>
                <w:sz w:val="21"/>
                <w:szCs w:val="21"/>
              </w:rPr>
              <w:t xml:space="preserve"> н</w:t>
            </w:r>
            <w:proofErr w:type="gramStart"/>
            <w:r w:rsidR="00330266" w:rsidRPr="00041B92">
              <w:rPr>
                <w:color w:val="000000" w:themeColor="text1"/>
                <w:sz w:val="21"/>
                <w:szCs w:val="21"/>
              </w:rPr>
              <w:t>1</w:t>
            </w:r>
            <w:proofErr w:type="gramEnd"/>
            <w:r w:rsidR="00330266" w:rsidRPr="00041B92">
              <w:rPr>
                <w:color w:val="000000" w:themeColor="text1"/>
                <w:sz w:val="21"/>
                <w:szCs w:val="21"/>
              </w:rPr>
              <w:t xml:space="preserve"> – поворотная точка</w:t>
            </w: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Default="00330266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</w:p>
          <w:p w:rsidR="00330266" w:rsidRPr="001E404E" w:rsidRDefault="004C709F" w:rsidP="009A1180">
            <w:pPr>
              <w:autoSpaceDE w:val="0"/>
              <w:autoSpaceDN w:val="0"/>
              <w:adjustRightInd w:val="0"/>
              <w:rPr>
                <w:color w:val="000000" w:themeColor="text1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</w:rPr>
              <w:t>Первый заместитель Мэра района                                                                                                                   И.В. Жук</w:t>
            </w:r>
          </w:p>
        </w:tc>
      </w:tr>
    </w:tbl>
    <w:p w:rsidR="002E69BF" w:rsidRPr="00A118A7" w:rsidRDefault="002E69BF" w:rsidP="002E69BF">
      <w:pPr>
        <w:rPr>
          <w:sz w:val="8"/>
          <w:szCs w:val="8"/>
        </w:rPr>
      </w:pPr>
    </w:p>
    <w:sectPr w:rsidR="002E69BF" w:rsidRPr="00A118A7" w:rsidSect="00890021">
      <w:footerReference w:type="even" r:id="rId26"/>
      <w:footerReference w:type="default" r:id="rId27"/>
      <w:pgSz w:w="11906" w:h="16838" w:code="9"/>
      <w:pgMar w:top="284" w:right="1113" w:bottom="1134" w:left="1134" w:header="709" w:footer="709" w:gutter="0"/>
      <w:pgNumType w:start="6"/>
      <w:cols w:space="39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0FA9" w:rsidRDefault="00E90FA9">
      <w:r>
        <w:separator/>
      </w:r>
    </w:p>
  </w:endnote>
  <w:endnote w:type="continuationSeparator" w:id="0">
    <w:p w:rsidR="00E90FA9" w:rsidRDefault="00E90FA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0322" w:rsidRDefault="00024B97" w:rsidP="000E0AF3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03032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0322" w:rsidRDefault="00030322" w:rsidP="008D51C3">
    <w:pPr>
      <w:pStyle w:val="a4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0322" w:rsidRDefault="00030322" w:rsidP="008D51C3">
    <w:pPr>
      <w:pStyle w:val="a4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0FA9" w:rsidRDefault="00E90FA9">
      <w:r>
        <w:separator/>
      </w:r>
    </w:p>
  </w:footnote>
  <w:footnote w:type="continuationSeparator" w:id="0">
    <w:p w:rsidR="00E90FA9" w:rsidRDefault="00E90FA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43359D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>
    <w:nsid w:val="0BAE452B"/>
    <w:multiLevelType w:val="multilevel"/>
    <w:tmpl w:val="9E06D2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>
    <w:nsid w:val="0DE9611B"/>
    <w:multiLevelType w:val="multilevel"/>
    <w:tmpl w:val="1B7CBB92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>
    <w:nsid w:val="0E3835F5"/>
    <w:multiLevelType w:val="multilevel"/>
    <w:tmpl w:val="7C80A2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>
    <w:nsid w:val="1A845F94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>
    <w:nsid w:val="1E0C65EA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24AB68B7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>
    <w:nsid w:val="2532160D"/>
    <w:multiLevelType w:val="hybridMultilevel"/>
    <w:tmpl w:val="C62AB6A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9724349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E8D175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>
    <w:nsid w:val="39471B1B"/>
    <w:multiLevelType w:val="hybridMultilevel"/>
    <w:tmpl w:val="06FEBE1E"/>
    <w:lvl w:ilvl="0" w:tplc="7722F1D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1">
    <w:nsid w:val="3B7F426F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3EEE7A7A"/>
    <w:multiLevelType w:val="hybridMultilevel"/>
    <w:tmpl w:val="FD5EAB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0C213DE"/>
    <w:multiLevelType w:val="multilevel"/>
    <w:tmpl w:val="2DEAB24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4">
    <w:nsid w:val="44FA5C4B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>
    <w:nsid w:val="45F1684A"/>
    <w:multiLevelType w:val="hybridMultilevel"/>
    <w:tmpl w:val="E9FC3134"/>
    <w:lvl w:ilvl="0" w:tplc="CBE6E0A6">
      <w:start w:val="1"/>
      <w:numFmt w:val="decimal"/>
      <w:lvlText w:val="%1"/>
      <w:lvlJc w:val="left"/>
      <w:pPr>
        <w:tabs>
          <w:tab w:val="num" w:pos="1428"/>
        </w:tabs>
        <w:ind w:left="1428" w:hanging="1140"/>
      </w:pPr>
      <w:rPr>
        <w:rFonts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32"/>
        </w:tabs>
        <w:ind w:left="133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52"/>
        </w:tabs>
        <w:ind w:left="205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72"/>
        </w:tabs>
        <w:ind w:left="277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92"/>
        </w:tabs>
        <w:ind w:left="349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12"/>
        </w:tabs>
        <w:ind w:left="421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32"/>
        </w:tabs>
        <w:ind w:left="493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52"/>
        </w:tabs>
        <w:ind w:left="565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72"/>
        </w:tabs>
        <w:ind w:left="6372" w:hanging="180"/>
      </w:pPr>
    </w:lvl>
  </w:abstractNum>
  <w:abstractNum w:abstractNumId="16">
    <w:nsid w:val="48860885"/>
    <w:multiLevelType w:val="multilevel"/>
    <w:tmpl w:val="CE94A728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>
    <w:nsid w:val="48866ED7"/>
    <w:multiLevelType w:val="hybridMultilevel"/>
    <w:tmpl w:val="4EAA5792"/>
    <w:lvl w:ilvl="0" w:tplc="E5582150">
      <w:start w:val="1"/>
      <w:numFmt w:val="decimal"/>
      <w:lvlText w:val="%1)"/>
      <w:lvlJc w:val="left"/>
      <w:pPr>
        <w:tabs>
          <w:tab w:val="num" w:pos="1365"/>
        </w:tabs>
        <w:ind w:left="1365" w:hanging="8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8">
    <w:nsid w:val="56FE232E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>
    <w:nsid w:val="57E64988"/>
    <w:multiLevelType w:val="hybridMultilevel"/>
    <w:tmpl w:val="35A8DA4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5A8A383F"/>
    <w:multiLevelType w:val="multilevel"/>
    <w:tmpl w:val="A7E0ABD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1">
    <w:nsid w:val="5B1D27E4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>
    <w:nsid w:val="64B5427B"/>
    <w:multiLevelType w:val="hybridMultilevel"/>
    <w:tmpl w:val="3932B9FA"/>
    <w:lvl w:ilvl="0" w:tplc="04190001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23">
    <w:nsid w:val="65F12CB6"/>
    <w:multiLevelType w:val="multilevel"/>
    <w:tmpl w:val="EA881A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4">
    <w:nsid w:val="668370EA"/>
    <w:multiLevelType w:val="multilevel"/>
    <w:tmpl w:val="141C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5">
    <w:nsid w:val="697203A5"/>
    <w:multiLevelType w:val="hybridMultilevel"/>
    <w:tmpl w:val="32D804CE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F486F52"/>
    <w:multiLevelType w:val="hybridMultilevel"/>
    <w:tmpl w:val="B68A7388"/>
    <w:lvl w:ilvl="0" w:tplc="E402AFA4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7">
    <w:nsid w:val="73CD55C4"/>
    <w:multiLevelType w:val="multilevel"/>
    <w:tmpl w:val="190A00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>
    <w:nsid w:val="76957476"/>
    <w:multiLevelType w:val="hybridMultilevel"/>
    <w:tmpl w:val="25CC4A7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9">
    <w:nsid w:val="77944D05"/>
    <w:multiLevelType w:val="multilevel"/>
    <w:tmpl w:val="9C68C394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0">
    <w:nsid w:val="77B93752"/>
    <w:multiLevelType w:val="hybridMultilevel"/>
    <w:tmpl w:val="D96CBE1E"/>
    <w:lvl w:ilvl="0" w:tplc="67583C8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1">
    <w:nsid w:val="786178EE"/>
    <w:multiLevelType w:val="multilevel"/>
    <w:tmpl w:val="3676BB5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2">
    <w:nsid w:val="7BC20404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3">
    <w:nsid w:val="7F0004DF"/>
    <w:multiLevelType w:val="hybridMultilevel"/>
    <w:tmpl w:val="6B2E3678"/>
    <w:lvl w:ilvl="0" w:tplc="9F68EAC6">
      <w:start w:val="1"/>
      <w:numFmt w:val="decimal"/>
      <w:lvlText w:val="%1)"/>
      <w:lvlJc w:val="left"/>
      <w:pPr>
        <w:tabs>
          <w:tab w:val="num" w:pos="1455"/>
        </w:tabs>
        <w:ind w:left="1455" w:hanging="9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25"/>
  </w:num>
  <w:num w:numId="2">
    <w:abstractNumId w:val="21"/>
  </w:num>
  <w:num w:numId="3">
    <w:abstractNumId w:val="30"/>
  </w:num>
  <w:num w:numId="4">
    <w:abstractNumId w:val="13"/>
  </w:num>
  <w:num w:numId="5">
    <w:abstractNumId w:val="10"/>
  </w:num>
  <w:num w:numId="6">
    <w:abstractNumId w:val="20"/>
  </w:num>
  <w:num w:numId="7">
    <w:abstractNumId w:val="14"/>
  </w:num>
  <w:num w:numId="8">
    <w:abstractNumId w:val="32"/>
  </w:num>
  <w:num w:numId="9">
    <w:abstractNumId w:val="6"/>
  </w:num>
  <w:num w:numId="10">
    <w:abstractNumId w:val="1"/>
  </w:num>
  <w:num w:numId="11">
    <w:abstractNumId w:val="11"/>
  </w:num>
  <w:num w:numId="12">
    <w:abstractNumId w:val="23"/>
  </w:num>
  <w:num w:numId="13">
    <w:abstractNumId w:val="18"/>
  </w:num>
  <w:num w:numId="14">
    <w:abstractNumId w:val="24"/>
  </w:num>
  <w:num w:numId="15">
    <w:abstractNumId w:val="4"/>
  </w:num>
  <w:num w:numId="16">
    <w:abstractNumId w:val="27"/>
  </w:num>
  <w:num w:numId="17">
    <w:abstractNumId w:val="0"/>
  </w:num>
  <w:num w:numId="18">
    <w:abstractNumId w:val="31"/>
  </w:num>
  <w:num w:numId="19">
    <w:abstractNumId w:val="8"/>
  </w:num>
  <w:num w:numId="20">
    <w:abstractNumId w:val="3"/>
  </w:num>
  <w:num w:numId="21">
    <w:abstractNumId w:val="29"/>
  </w:num>
  <w:num w:numId="22">
    <w:abstractNumId w:val="9"/>
  </w:num>
  <w:num w:numId="23">
    <w:abstractNumId w:val="26"/>
  </w:num>
  <w:num w:numId="24">
    <w:abstractNumId w:val="16"/>
  </w:num>
  <w:num w:numId="25">
    <w:abstractNumId w:val="2"/>
  </w:num>
  <w:num w:numId="26">
    <w:abstractNumId w:val="17"/>
  </w:num>
  <w:num w:numId="27">
    <w:abstractNumId w:val="33"/>
  </w:num>
  <w:num w:numId="28">
    <w:abstractNumId w:val="22"/>
  </w:num>
  <w:num w:numId="29">
    <w:abstractNumId w:val="28"/>
  </w:num>
  <w:num w:numId="30">
    <w:abstractNumId w:val="12"/>
  </w:num>
  <w:num w:numId="31">
    <w:abstractNumId w:val="5"/>
  </w:num>
  <w:num w:numId="32">
    <w:abstractNumId w:val="7"/>
  </w:num>
  <w:num w:numId="33">
    <w:abstractNumId w:val="19"/>
  </w:num>
  <w:num w:numId="34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attachedTemplate r:id="rId1"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123905">
      <o:colormru v:ext="edit" colors="#c90,blue,#0606ba,#f06,#009,#36f,#00c,#039"/>
      <o:colormenu v:ext="edit" fillcolor="none" strokecolor="#00b050"/>
    </o:shapedefaults>
  </w:hdrShapeDefaults>
  <w:footnotePr>
    <w:footnote w:id="-1"/>
    <w:footnote w:id="0"/>
  </w:footnotePr>
  <w:endnotePr>
    <w:endnote w:id="-1"/>
    <w:endnote w:id="0"/>
  </w:endnotePr>
  <w:compat/>
  <w:rsids>
    <w:rsidRoot w:val="00890021"/>
    <w:rsid w:val="00004592"/>
    <w:rsid w:val="000160C4"/>
    <w:rsid w:val="00020657"/>
    <w:rsid w:val="00020B94"/>
    <w:rsid w:val="0002288D"/>
    <w:rsid w:val="00024B97"/>
    <w:rsid w:val="00030322"/>
    <w:rsid w:val="000303F6"/>
    <w:rsid w:val="0003522C"/>
    <w:rsid w:val="00041B92"/>
    <w:rsid w:val="00042F3B"/>
    <w:rsid w:val="0005716A"/>
    <w:rsid w:val="0007437B"/>
    <w:rsid w:val="000823EC"/>
    <w:rsid w:val="00095C30"/>
    <w:rsid w:val="000C1836"/>
    <w:rsid w:val="000C6E39"/>
    <w:rsid w:val="000D59F8"/>
    <w:rsid w:val="000E0AF3"/>
    <w:rsid w:val="000E54D2"/>
    <w:rsid w:val="000E56A9"/>
    <w:rsid w:val="000E584C"/>
    <w:rsid w:val="000E6177"/>
    <w:rsid w:val="00115E32"/>
    <w:rsid w:val="001200D0"/>
    <w:rsid w:val="00122D6B"/>
    <w:rsid w:val="00134BEC"/>
    <w:rsid w:val="0014470E"/>
    <w:rsid w:val="001505F2"/>
    <w:rsid w:val="0015073B"/>
    <w:rsid w:val="001556B0"/>
    <w:rsid w:val="00160C06"/>
    <w:rsid w:val="00170DEB"/>
    <w:rsid w:val="00173D1D"/>
    <w:rsid w:val="0017456E"/>
    <w:rsid w:val="001A1530"/>
    <w:rsid w:val="001A6411"/>
    <w:rsid w:val="001A7A22"/>
    <w:rsid w:val="001B0696"/>
    <w:rsid w:val="001B133C"/>
    <w:rsid w:val="001B2F56"/>
    <w:rsid w:val="001B47A1"/>
    <w:rsid w:val="001C2F42"/>
    <w:rsid w:val="001C3AD5"/>
    <w:rsid w:val="001C4021"/>
    <w:rsid w:val="001C6FA3"/>
    <w:rsid w:val="001D1BAD"/>
    <w:rsid w:val="001E404E"/>
    <w:rsid w:val="00202AB9"/>
    <w:rsid w:val="002275F0"/>
    <w:rsid w:val="00235B59"/>
    <w:rsid w:val="00243D64"/>
    <w:rsid w:val="00245A00"/>
    <w:rsid w:val="002555A5"/>
    <w:rsid w:val="00256C72"/>
    <w:rsid w:val="00261272"/>
    <w:rsid w:val="0026666C"/>
    <w:rsid w:val="002772FC"/>
    <w:rsid w:val="00281A40"/>
    <w:rsid w:val="00281DA4"/>
    <w:rsid w:val="00295889"/>
    <w:rsid w:val="002A638E"/>
    <w:rsid w:val="002B126D"/>
    <w:rsid w:val="002B36FB"/>
    <w:rsid w:val="002B44F8"/>
    <w:rsid w:val="002B49DF"/>
    <w:rsid w:val="002C05DA"/>
    <w:rsid w:val="002C09BF"/>
    <w:rsid w:val="002C6D46"/>
    <w:rsid w:val="002D262F"/>
    <w:rsid w:val="002E3FCA"/>
    <w:rsid w:val="002E69BF"/>
    <w:rsid w:val="003129C3"/>
    <w:rsid w:val="00321D4C"/>
    <w:rsid w:val="00330266"/>
    <w:rsid w:val="00333A82"/>
    <w:rsid w:val="00335943"/>
    <w:rsid w:val="00335B15"/>
    <w:rsid w:val="00344870"/>
    <w:rsid w:val="00353413"/>
    <w:rsid w:val="003536DD"/>
    <w:rsid w:val="003549A0"/>
    <w:rsid w:val="0035555F"/>
    <w:rsid w:val="0038624B"/>
    <w:rsid w:val="00391499"/>
    <w:rsid w:val="00396499"/>
    <w:rsid w:val="003A159D"/>
    <w:rsid w:val="003B7441"/>
    <w:rsid w:val="003C627B"/>
    <w:rsid w:val="003E75C4"/>
    <w:rsid w:val="003F3DBA"/>
    <w:rsid w:val="003F7F20"/>
    <w:rsid w:val="0040253E"/>
    <w:rsid w:val="0040456D"/>
    <w:rsid w:val="00414987"/>
    <w:rsid w:val="004179A5"/>
    <w:rsid w:val="0042143E"/>
    <w:rsid w:val="00423EAF"/>
    <w:rsid w:val="00432044"/>
    <w:rsid w:val="004561AA"/>
    <w:rsid w:val="00481A84"/>
    <w:rsid w:val="0048756A"/>
    <w:rsid w:val="004951A1"/>
    <w:rsid w:val="004A6E0A"/>
    <w:rsid w:val="004B1CA1"/>
    <w:rsid w:val="004B63AB"/>
    <w:rsid w:val="004C2A63"/>
    <w:rsid w:val="004C709F"/>
    <w:rsid w:val="004D0E59"/>
    <w:rsid w:val="004F677A"/>
    <w:rsid w:val="00504E81"/>
    <w:rsid w:val="005203DF"/>
    <w:rsid w:val="00521539"/>
    <w:rsid w:val="005264E5"/>
    <w:rsid w:val="00526904"/>
    <w:rsid w:val="0052778D"/>
    <w:rsid w:val="005305EF"/>
    <w:rsid w:val="00531263"/>
    <w:rsid w:val="0053341E"/>
    <w:rsid w:val="00534451"/>
    <w:rsid w:val="00536374"/>
    <w:rsid w:val="00536E49"/>
    <w:rsid w:val="0054169C"/>
    <w:rsid w:val="00557EF5"/>
    <w:rsid w:val="005637F9"/>
    <w:rsid w:val="00563CC4"/>
    <w:rsid w:val="00564B8F"/>
    <w:rsid w:val="005733CF"/>
    <w:rsid w:val="00576B2C"/>
    <w:rsid w:val="00580A7E"/>
    <w:rsid w:val="00583DAE"/>
    <w:rsid w:val="00584C86"/>
    <w:rsid w:val="00584D19"/>
    <w:rsid w:val="005928AE"/>
    <w:rsid w:val="00596163"/>
    <w:rsid w:val="0059654F"/>
    <w:rsid w:val="005A19AD"/>
    <w:rsid w:val="005B4876"/>
    <w:rsid w:val="005B77DD"/>
    <w:rsid w:val="005C5B40"/>
    <w:rsid w:val="005C638E"/>
    <w:rsid w:val="005D5C37"/>
    <w:rsid w:val="005D5EED"/>
    <w:rsid w:val="005D6991"/>
    <w:rsid w:val="005D6BB6"/>
    <w:rsid w:val="005E7FCB"/>
    <w:rsid w:val="005F7E5A"/>
    <w:rsid w:val="0060408E"/>
    <w:rsid w:val="00606548"/>
    <w:rsid w:val="006151C2"/>
    <w:rsid w:val="00670344"/>
    <w:rsid w:val="006731FF"/>
    <w:rsid w:val="006807C0"/>
    <w:rsid w:val="006903F2"/>
    <w:rsid w:val="00693753"/>
    <w:rsid w:val="00696686"/>
    <w:rsid w:val="0069704A"/>
    <w:rsid w:val="006A0AC3"/>
    <w:rsid w:val="006A16E6"/>
    <w:rsid w:val="006A750A"/>
    <w:rsid w:val="006B6206"/>
    <w:rsid w:val="006B7CB2"/>
    <w:rsid w:val="006B7EAA"/>
    <w:rsid w:val="006C1AA7"/>
    <w:rsid w:val="006D1F0F"/>
    <w:rsid w:val="006D7744"/>
    <w:rsid w:val="006E3D5B"/>
    <w:rsid w:val="006E57A3"/>
    <w:rsid w:val="0070138C"/>
    <w:rsid w:val="0070412E"/>
    <w:rsid w:val="0071241E"/>
    <w:rsid w:val="00716C21"/>
    <w:rsid w:val="00720E40"/>
    <w:rsid w:val="00724B44"/>
    <w:rsid w:val="00724C09"/>
    <w:rsid w:val="00732DEE"/>
    <w:rsid w:val="0075420C"/>
    <w:rsid w:val="00756082"/>
    <w:rsid w:val="00777DCA"/>
    <w:rsid w:val="00781424"/>
    <w:rsid w:val="007915B4"/>
    <w:rsid w:val="007A01ED"/>
    <w:rsid w:val="007B1A3F"/>
    <w:rsid w:val="007B21FA"/>
    <w:rsid w:val="007C778D"/>
    <w:rsid w:val="007C7D5C"/>
    <w:rsid w:val="007D05EC"/>
    <w:rsid w:val="007D0627"/>
    <w:rsid w:val="007D4C30"/>
    <w:rsid w:val="007D6182"/>
    <w:rsid w:val="007E1B10"/>
    <w:rsid w:val="007E3516"/>
    <w:rsid w:val="007F560E"/>
    <w:rsid w:val="007F6728"/>
    <w:rsid w:val="008220B9"/>
    <w:rsid w:val="00831846"/>
    <w:rsid w:val="00832948"/>
    <w:rsid w:val="00835B1C"/>
    <w:rsid w:val="00836A1B"/>
    <w:rsid w:val="00860DE9"/>
    <w:rsid w:val="008653E2"/>
    <w:rsid w:val="008713B6"/>
    <w:rsid w:val="008863B9"/>
    <w:rsid w:val="00890021"/>
    <w:rsid w:val="008A19AA"/>
    <w:rsid w:val="008A1A7D"/>
    <w:rsid w:val="008A6497"/>
    <w:rsid w:val="008B14F5"/>
    <w:rsid w:val="008B4695"/>
    <w:rsid w:val="008B64EC"/>
    <w:rsid w:val="008C2650"/>
    <w:rsid w:val="008C3345"/>
    <w:rsid w:val="008C7844"/>
    <w:rsid w:val="008D51C3"/>
    <w:rsid w:val="008E64D7"/>
    <w:rsid w:val="008F021A"/>
    <w:rsid w:val="00912984"/>
    <w:rsid w:val="009142D7"/>
    <w:rsid w:val="00914FCC"/>
    <w:rsid w:val="00920541"/>
    <w:rsid w:val="009264FB"/>
    <w:rsid w:val="00926792"/>
    <w:rsid w:val="00935AA1"/>
    <w:rsid w:val="0094596F"/>
    <w:rsid w:val="009507A0"/>
    <w:rsid w:val="009543C0"/>
    <w:rsid w:val="00974A05"/>
    <w:rsid w:val="009851C6"/>
    <w:rsid w:val="009922D3"/>
    <w:rsid w:val="0099366D"/>
    <w:rsid w:val="0099583A"/>
    <w:rsid w:val="009A0C27"/>
    <w:rsid w:val="009A1180"/>
    <w:rsid w:val="009A48EA"/>
    <w:rsid w:val="009A7E6E"/>
    <w:rsid w:val="009B1428"/>
    <w:rsid w:val="009B2E7E"/>
    <w:rsid w:val="009B5A63"/>
    <w:rsid w:val="009B6B5D"/>
    <w:rsid w:val="009C3824"/>
    <w:rsid w:val="009D13A9"/>
    <w:rsid w:val="009D2274"/>
    <w:rsid w:val="009D33FA"/>
    <w:rsid w:val="009E4B76"/>
    <w:rsid w:val="009F3C61"/>
    <w:rsid w:val="00A032C8"/>
    <w:rsid w:val="00A118A7"/>
    <w:rsid w:val="00A142E5"/>
    <w:rsid w:val="00A247EF"/>
    <w:rsid w:val="00A272F2"/>
    <w:rsid w:val="00A27310"/>
    <w:rsid w:val="00A44885"/>
    <w:rsid w:val="00A5565F"/>
    <w:rsid w:val="00A6292B"/>
    <w:rsid w:val="00A83B10"/>
    <w:rsid w:val="00A91DAB"/>
    <w:rsid w:val="00A95178"/>
    <w:rsid w:val="00AA1C45"/>
    <w:rsid w:val="00AA74FE"/>
    <w:rsid w:val="00AB0931"/>
    <w:rsid w:val="00AB0BB2"/>
    <w:rsid w:val="00AB2AD2"/>
    <w:rsid w:val="00AB5452"/>
    <w:rsid w:val="00AC3876"/>
    <w:rsid w:val="00AC4F34"/>
    <w:rsid w:val="00AD0B32"/>
    <w:rsid w:val="00AD3CF6"/>
    <w:rsid w:val="00AE0852"/>
    <w:rsid w:val="00AE6676"/>
    <w:rsid w:val="00B04E98"/>
    <w:rsid w:val="00B076B0"/>
    <w:rsid w:val="00B11FB8"/>
    <w:rsid w:val="00B1456E"/>
    <w:rsid w:val="00B14F28"/>
    <w:rsid w:val="00B20AB8"/>
    <w:rsid w:val="00B23CCE"/>
    <w:rsid w:val="00B251DD"/>
    <w:rsid w:val="00B31482"/>
    <w:rsid w:val="00B4125C"/>
    <w:rsid w:val="00B443F2"/>
    <w:rsid w:val="00B517EC"/>
    <w:rsid w:val="00B52667"/>
    <w:rsid w:val="00B5433D"/>
    <w:rsid w:val="00B6519B"/>
    <w:rsid w:val="00B67866"/>
    <w:rsid w:val="00B82420"/>
    <w:rsid w:val="00B878EE"/>
    <w:rsid w:val="00B90051"/>
    <w:rsid w:val="00B90700"/>
    <w:rsid w:val="00B910DF"/>
    <w:rsid w:val="00BA366A"/>
    <w:rsid w:val="00BB68F5"/>
    <w:rsid w:val="00BC234A"/>
    <w:rsid w:val="00BD188A"/>
    <w:rsid w:val="00BD2F55"/>
    <w:rsid w:val="00BE1C64"/>
    <w:rsid w:val="00BF382A"/>
    <w:rsid w:val="00C01430"/>
    <w:rsid w:val="00C03AC4"/>
    <w:rsid w:val="00C0762A"/>
    <w:rsid w:val="00C1132E"/>
    <w:rsid w:val="00C24322"/>
    <w:rsid w:val="00C30323"/>
    <w:rsid w:val="00C44B64"/>
    <w:rsid w:val="00C54B37"/>
    <w:rsid w:val="00C62444"/>
    <w:rsid w:val="00C66D09"/>
    <w:rsid w:val="00C72789"/>
    <w:rsid w:val="00C804C7"/>
    <w:rsid w:val="00C826C4"/>
    <w:rsid w:val="00C924DD"/>
    <w:rsid w:val="00CA524A"/>
    <w:rsid w:val="00CA654F"/>
    <w:rsid w:val="00CB7932"/>
    <w:rsid w:val="00CB7982"/>
    <w:rsid w:val="00CB7D92"/>
    <w:rsid w:val="00CC146A"/>
    <w:rsid w:val="00CC4C2B"/>
    <w:rsid w:val="00CD2DBC"/>
    <w:rsid w:val="00CD5B0A"/>
    <w:rsid w:val="00CF75EF"/>
    <w:rsid w:val="00D00B35"/>
    <w:rsid w:val="00D05E95"/>
    <w:rsid w:val="00D11142"/>
    <w:rsid w:val="00D15297"/>
    <w:rsid w:val="00D23973"/>
    <w:rsid w:val="00D27172"/>
    <w:rsid w:val="00D31A86"/>
    <w:rsid w:val="00D42EF9"/>
    <w:rsid w:val="00D43770"/>
    <w:rsid w:val="00D441B1"/>
    <w:rsid w:val="00D4425F"/>
    <w:rsid w:val="00D450F8"/>
    <w:rsid w:val="00D50BB5"/>
    <w:rsid w:val="00D52D6E"/>
    <w:rsid w:val="00D54C13"/>
    <w:rsid w:val="00D55A38"/>
    <w:rsid w:val="00D65BF5"/>
    <w:rsid w:val="00D65EF2"/>
    <w:rsid w:val="00D772F1"/>
    <w:rsid w:val="00D80699"/>
    <w:rsid w:val="00D84535"/>
    <w:rsid w:val="00D94367"/>
    <w:rsid w:val="00DA1EF1"/>
    <w:rsid w:val="00DA3B4D"/>
    <w:rsid w:val="00DC3827"/>
    <w:rsid w:val="00DD655C"/>
    <w:rsid w:val="00DD7BBE"/>
    <w:rsid w:val="00DE2722"/>
    <w:rsid w:val="00DF3111"/>
    <w:rsid w:val="00DF5506"/>
    <w:rsid w:val="00DF6596"/>
    <w:rsid w:val="00DF6A6C"/>
    <w:rsid w:val="00DF7293"/>
    <w:rsid w:val="00E24D8E"/>
    <w:rsid w:val="00E34A2D"/>
    <w:rsid w:val="00E47F16"/>
    <w:rsid w:val="00E53DFB"/>
    <w:rsid w:val="00E55143"/>
    <w:rsid w:val="00E60247"/>
    <w:rsid w:val="00E70308"/>
    <w:rsid w:val="00E7440A"/>
    <w:rsid w:val="00E8672D"/>
    <w:rsid w:val="00E90FA9"/>
    <w:rsid w:val="00E9117E"/>
    <w:rsid w:val="00EA6D37"/>
    <w:rsid w:val="00EB0B42"/>
    <w:rsid w:val="00EC2AFE"/>
    <w:rsid w:val="00EC7A0F"/>
    <w:rsid w:val="00ED0963"/>
    <w:rsid w:val="00ED4D02"/>
    <w:rsid w:val="00EE1FBE"/>
    <w:rsid w:val="00EE2C78"/>
    <w:rsid w:val="00EE7B49"/>
    <w:rsid w:val="00EF11EC"/>
    <w:rsid w:val="00EF148C"/>
    <w:rsid w:val="00EF6217"/>
    <w:rsid w:val="00EF63BA"/>
    <w:rsid w:val="00EF771D"/>
    <w:rsid w:val="00F01E8A"/>
    <w:rsid w:val="00F024CB"/>
    <w:rsid w:val="00F07C00"/>
    <w:rsid w:val="00F07EA5"/>
    <w:rsid w:val="00F119DE"/>
    <w:rsid w:val="00F138A1"/>
    <w:rsid w:val="00F16B8F"/>
    <w:rsid w:val="00F20984"/>
    <w:rsid w:val="00F24418"/>
    <w:rsid w:val="00F27D1B"/>
    <w:rsid w:val="00F37AB4"/>
    <w:rsid w:val="00F403D5"/>
    <w:rsid w:val="00F45EBC"/>
    <w:rsid w:val="00F52B8D"/>
    <w:rsid w:val="00F5434E"/>
    <w:rsid w:val="00F54F36"/>
    <w:rsid w:val="00F550FD"/>
    <w:rsid w:val="00F661FB"/>
    <w:rsid w:val="00F84664"/>
    <w:rsid w:val="00F92C56"/>
    <w:rsid w:val="00F93A13"/>
    <w:rsid w:val="00F969E1"/>
    <w:rsid w:val="00FA1FD1"/>
    <w:rsid w:val="00FA5F6E"/>
    <w:rsid w:val="00FB5ADC"/>
    <w:rsid w:val="00FC09DD"/>
    <w:rsid w:val="00FC48B8"/>
    <w:rsid w:val="00FC5243"/>
    <w:rsid w:val="00FD58C8"/>
    <w:rsid w:val="00FE06AF"/>
    <w:rsid w:val="00FE2A71"/>
    <w:rsid w:val="00FE2A95"/>
    <w:rsid w:val="00FE35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3905">
      <o:colormru v:ext="edit" colors="#c90,blue,#0606ba,#f06,#009,#36f,#00c,#039"/>
      <o:colormenu v:ext="edit" fillcolor="none" strokecolor="#00b050"/>
    </o:shapedefaults>
    <o:shapelayout v:ext="edit">
      <o:idmap v:ext="edit" data="1"/>
      <o:rules v:ext="edit">
        <o:r id="V:Rule20" type="connector" idref="#_x0000_s1473"/>
        <o:r id="V:Rule21" type="connector" idref="#_x0000_s1468"/>
        <o:r id="V:Rule22" type="connector" idref="#_x0000_s1553"/>
        <o:r id="V:Rule23" type="connector" idref="#_x0000_s1547"/>
        <o:r id="V:Rule24" type="connector" idref="#_x0000_s1523"/>
        <o:r id="V:Rule25" type="connector" idref="#_x0000_s1246"/>
        <o:r id="V:Rule26" type="connector" idref="#_x0000_s1535"/>
        <o:r id="V:Rule27" type="connector" idref="#_x0000_s1529"/>
        <o:r id="V:Rule28" type="connector" idref="#_x0000_s1401"/>
        <o:r id="V:Rule29" type="connector" idref="#_x0000_s1464"/>
        <o:r id="V:Rule30" type="connector" idref="#_x0000_s1500"/>
        <o:r id="V:Rule31" type="connector" idref="#_x0000_s1505"/>
        <o:r id="V:Rule32" type="connector" idref="#_x0000_s1488"/>
        <o:r id="V:Rule33" type="connector" idref="#_x0000_s1493"/>
        <o:r id="V:Rule34" type="connector" idref="#_x0000_s1517"/>
        <o:r id="V:Rule35" type="connector" idref="#_x0000_s1478"/>
        <o:r id="V:Rule36" type="connector" idref="#_x0000_s1541"/>
        <o:r id="V:Rule37" type="connector" idref="#_x0000_s1511"/>
        <o:r id="V:Rule38" type="connector" idref="#_x0000_s148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E69B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5B4876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5B4876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DF7293"/>
  </w:style>
  <w:style w:type="table" w:styleId="a6">
    <w:name w:val="Table Grid"/>
    <w:basedOn w:val="a1"/>
    <w:rsid w:val="003129C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rsid w:val="002D262F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2D262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801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&#1052;&#1077;&#1078;&#1077;&#1074;&#1086;&#1081;%20&#1087;&#1083;&#1072;&#1085;\&#1064;&#1072;&#1073;&#1083;&#1086;&#1085;&#1099;\&#1057;&#1093;&#1077;&#1084;&#1072;&#1050;&#1055;&#1058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СхемаКПТ</Template>
  <TotalTime>1082</TotalTime>
  <Pages>38</Pages>
  <Words>4195</Words>
  <Characters>36209</Characters>
  <Application>Microsoft Office Word</Application>
  <DocSecurity>0</DocSecurity>
  <Lines>301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 № 1</vt:lpstr>
    </vt:vector>
  </TitlesOfParts>
  <Company>rnd</Company>
  <LinksUpToDate>false</LinksUpToDate>
  <CharactersWithSpaces>40324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 № 1</dc:title>
  <dc:creator>Пользователь</dc:creator>
  <cp:lastModifiedBy>sidorovama</cp:lastModifiedBy>
  <cp:revision>15</cp:revision>
  <cp:lastPrinted>2022-10-11T07:39:00Z</cp:lastPrinted>
  <dcterms:created xsi:type="dcterms:W3CDTF">2022-09-05T06:36:00Z</dcterms:created>
  <dcterms:modified xsi:type="dcterms:W3CDTF">2022-10-11T07:39:00Z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1816506</vt:lpwstr>
  </property>
  <property fmtid="{D5CDD505-2E9C-101B-9397-08002B2CF9AE}" pid="3" name="NXPowerLiteSettings">
    <vt:lpwstr>C7000400038000</vt:lpwstr>
  </property>
  <property fmtid="{D5CDD505-2E9C-101B-9397-08002B2CF9AE}" pid="4" name="NXPowerLiteVersion">
    <vt:lpwstr>S9.2.0</vt:lpwstr>
  </property>
</Properties>
</file>