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59F8" w:rsidRDefault="000D59F8">
      <w:pPr>
        <w:rPr>
          <w:sz w:val="2"/>
        </w:rPr>
      </w:pPr>
    </w:p>
    <w:p w:rsidR="00F945A8" w:rsidRPr="00641F21" w:rsidRDefault="00F945A8" w:rsidP="00F945A8">
      <w:pPr>
        <w:ind w:left="6237"/>
        <w:rPr>
          <w:sz w:val="20"/>
          <w:szCs w:val="20"/>
        </w:rPr>
      </w:pPr>
      <w:r w:rsidRPr="00641F21">
        <w:rPr>
          <w:sz w:val="20"/>
          <w:szCs w:val="20"/>
        </w:rPr>
        <w:t xml:space="preserve">Приложение </w:t>
      </w:r>
      <w:r>
        <w:rPr>
          <w:sz w:val="20"/>
          <w:szCs w:val="20"/>
        </w:rPr>
        <w:t xml:space="preserve">1 </w:t>
      </w:r>
      <w:r w:rsidRPr="00641F21">
        <w:rPr>
          <w:sz w:val="20"/>
          <w:szCs w:val="20"/>
        </w:rPr>
        <w:t>к постановлению администрации</w:t>
      </w:r>
      <w:r>
        <w:rPr>
          <w:sz w:val="20"/>
          <w:szCs w:val="20"/>
        </w:rPr>
        <w:t xml:space="preserve"> </w:t>
      </w:r>
      <w:r w:rsidRPr="00641F21">
        <w:rPr>
          <w:sz w:val="20"/>
          <w:szCs w:val="20"/>
        </w:rPr>
        <w:t xml:space="preserve">Иркутского  районного муниципального образования </w:t>
      </w:r>
    </w:p>
    <w:p w:rsidR="00F945A8" w:rsidRPr="00641F21" w:rsidRDefault="00F945A8" w:rsidP="00F945A8">
      <w:pPr>
        <w:ind w:left="1985"/>
        <w:rPr>
          <w:sz w:val="20"/>
          <w:szCs w:val="20"/>
          <w:u w:val="single"/>
        </w:rPr>
      </w:pPr>
      <w:r w:rsidRPr="00641F21">
        <w:rPr>
          <w:sz w:val="20"/>
          <w:szCs w:val="20"/>
        </w:rPr>
        <w:t xml:space="preserve">                                                                                     от «___»_________202</w:t>
      </w:r>
      <w:r>
        <w:rPr>
          <w:sz w:val="20"/>
          <w:szCs w:val="20"/>
        </w:rPr>
        <w:t xml:space="preserve">2 </w:t>
      </w:r>
      <w:r w:rsidRPr="00641F21">
        <w:rPr>
          <w:sz w:val="20"/>
          <w:szCs w:val="20"/>
        </w:rPr>
        <w:t>№______</w:t>
      </w:r>
    </w:p>
    <w:p w:rsidR="00C826C4" w:rsidRDefault="00C826C4" w:rsidP="00CB7932">
      <w:pPr>
        <w:rPr>
          <w:sz w:val="20"/>
          <w:szCs w:val="20"/>
          <w:u w:val="single"/>
        </w:rPr>
      </w:pPr>
    </w:p>
    <w:p w:rsidR="001E404E" w:rsidRDefault="001E404E" w:rsidP="00C826C4">
      <w:pPr>
        <w:ind w:left="1985"/>
        <w:rPr>
          <w:sz w:val="20"/>
          <w:szCs w:val="20"/>
          <w:u w:val="single"/>
        </w:rPr>
      </w:pPr>
    </w:p>
    <w:p w:rsidR="00344870" w:rsidRPr="0015073B" w:rsidRDefault="0015073B" w:rsidP="0015073B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СХЕМА РАСПОЛОЖЕНИЯ  ГРАНИЦ  ПУБЛИЧНОГО СЕРВИТУТА</w:t>
      </w:r>
    </w:p>
    <w:tbl>
      <w:tblPr>
        <w:tblW w:w="10206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02"/>
        <w:gridCol w:w="3717"/>
        <w:gridCol w:w="3687"/>
      </w:tblGrid>
      <w:tr w:rsidR="00C826C4" w:rsidRPr="00020657" w:rsidTr="00D772F1">
        <w:tc>
          <w:tcPr>
            <w:tcW w:w="10206" w:type="dxa"/>
            <w:gridSpan w:val="3"/>
            <w:shd w:val="clear" w:color="auto" w:fill="auto"/>
          </w:tcPr>
          <w:p w:rsidR="00A6292B" w:rsidRPr="00020657" w:rsidRDefault="005D5C37" w:rsidP="00DD655C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 xml:space="preserve">Система координат </w:t>
            </w:r>
            <w:proofErr w:type="gramStart"/>
            <w:r w:rsidRPr="00020657">
              <w:rPr>
                <w:sz w:val="21"/>
                <w:szCs w:val="21"/>
              </w:rPr>
              <w:t>МСК</w:t>
            </w:r>
            <w:proofErr w:type="gramEnd"/>
            <w:r w:rsidRPr="00020657">
              <w:rPr>
                <w:sz w:val="21"/>
                <w:szCs w:val="21"/>
              </w:rPr>
              <w:t xml:space="preserve"> -38, зона 3  </w:t>
            </w:r>
          </w:p>
        </w:tc>
      </w:tr>
      <w:tr w:rsidR="00C826C4" w:rsidRPr="00020657" w:rsidTr="00D772F1">
        <w:tc>
          <w:tcPr>
            <w:tcW w:w="10206" w:type="dxa"/>
            <w:gridSpan w:val="3"/>
            <w:shd w:val="clear" w:color="auto" w:fill="auto"/>
          </w:tcPr>
          <w:p w:rsidR="00243D64" w:rsidRPr="00020657" w:rsidRDefault="005D5C37" w:rsidP="00353413">
            <w:pPr>
              <w:rPr>
                <w:sz w:val="21"/>
                <w:szCs w:val="21"/>
                <w:vertAlign w:val="superscript"/>
              </w:rPr>
            </w:pPr>
            <w:r w:rsidRPr="00020657">
              <w:rPr>
                <w:sz w:val="21"/>
                <w:szCs w:val="21"/>
              </w:rPr>
              <w:t xml:space="preserve">Площадь  устанавливаемого публичного сервитута </w:t>
            </w:r>
            <w:r w:rsidR="008B14F5" w:rsidRPr="00020657">
              <w:rPr>
                <w:sz w:val="21"/>
                <w:szCs w:val="21"/>
              </w:rPr>
              <w:t>–</w:t>
            </w:r>
            <w:r w:rsidR="0053339E">
              <w:rPr>
                <w:sz w:val="21"/>
                <w:szCs w:val="21"/>
              </w:rPr>
              <w:t xml:space="preserve"> 21847</w:t>
            </w:r>
            <w:r w:rsidR="00CA654F">
              <w:rPr>
                <w:sz w:val="21"/>
                <w:szCs w:val="21"/>
              </w:rPr>
              <w:t xml:space="preserve"> </w:t>
            </w:r>
            <w:r w:rsidR="009507A0" w:rsidRPr="00020657">
              <w:rPr>
                <w:sz w:val="21"/>
                <w:szCs w:val="21"/>
              </w:rPr>
              <w:t>м</w:t>
            </w:r>
            <w:proofErr w:type="gramStart"/>
            <w:r w:rsidR="009507A0"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5D5C37" w:rsidRPr="00020657" w:rsidTr="00D772F1">
        <w:tc>
          <w:tcPr>
            <w:tcW w:w="10206" w:type="dxa"/>
            <w:gridSpan w:val="3"/>
            <w:shd w:val="clear" w:color="auto" w:fill="auto"/>
          </w:tcPr>
          <w:p w:rsidR="005D5C37" w:rsidRPr="00020657" w:rsidRDefault="005D5C37" w:rsidP="00020657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</w:t>
            </w:r>
            <w:r w:rsidR="004561AA" w:rsidRPr="00020657">
              <w:rPr>
                <w:sz w:val="21"/>
                <w:szCs w:val="21"/>
              </w:rPr>
              <w:t xml:space="preserve">ом </w:t>
            </w:r>
            <w:r w:rsidR="008A6497" w:rsidRPr="00020657">
              <w:rPr>
                <w:sz w:val="21"/>
                <w:szCs w:val="21"/>
              </w:rPr>
              <w:t xml:space="preserve">участке с кадастровым номером </w:t>
            </w:r>
            <w:r w:rsidR="00020657" w:rsidRPr="00020657">
              <w:rPr>
                <w:sz w:val="21"/>
                <w:szCs w:val="21"/>
              </w:rPr>
              <w:t xml:space="preserve">38:06:070301:2 </w:t>
            </w:r>
            <w:r w:rsidR="00020657">
              <w:rPr>
                <w:sz w:val="21"/>
                <w:szCs w:val="21"/>
              </w:rPr>
              <w:t>-</w:t>
            </w:r>
            <w:r w:rsidR="0053339E">
              <w:rPr>
                <w:sz w:val="21"/>
                <w:szCs w:val="21"/>
              </w:rPr>
              <w:t>5</w:t>
            </w:r>
            <w:r w:rsidR="00020657" w:rsidRPr="00020657">
              <w:rPr>
                <w:sz w:val="21"/>
                <w:szCs w:val="21"/>
              </w:rPr>
              <w:t xml:space="preserve"> </w:t>
            </w:r>
            <w:r w:rsidRPr="00020657">
              <w:rPr>
                <w:sz w:val="21"/>
                <w:szCs w:val="21"/>
              </w:rPr>
              <w:t>м</w:t>
            </w:r>
            <w:proofErr w:type="gramStart"/>
            <w:r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020657" w:rsidRPr="00020657" w:rsidTr="00D772F1">
        <w:tc>
          <w:tcPr>
            <w:tcW w:w="10206" w:type="dxa"/>
            <w:gridSpan w:val="3"/>
            <w:shd w:val="clear" w:color="auto" w:fill="auto"/>
          </w:tcPr>
          <w:p w:rsidR="00020657" w:rsidRPr="00020657" w:rsidRDefault="00020657" w:rsidP="00020657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земельном участке с кадастровым номером</w:t>
            </w:r>
            <w:r>
              <w:rPr>
                <w:sz w:val="21"/>
                <w:szCs w:val="21"/>
              </w:rPr>
              <w:t xml:space="preserve"> </w:t>
            </w:r>
            <w:r w:rsidRPr="00020657">
              <w:rPr>
                <w:sz w:val="21"/>
                <w:szCs w:val="21"/>
              </w:rPr>
              <w:t>38:06:070301:543</w:t>
            </w:r>
            <w:r w:rsidR="0053339E">
              <w:rPr>
                <w:sz w:val="21"/>
                <w:szCs w:val="21"/>
              </w:rPr>
              <w:t xml:space="preserve"> -66</w:t>
            </w:r>
            <w:r>
              <w:rPr>
                <w:sz w:val="21"/>
                <w:szCs w:val="21"/>
              </w:rPr>
              <w:t xml:space="preserve"> </w:t>
            </w:r>
            <w:r w:rsidRPr="00020657">
              <w:rPr>
                <w:sz w:val="21"/>
                <w:szCs w:val="21"/>
              </w:rPr>
              <w:t>м</w:t>
            </w:r>
            <w:proofErr w:type="gramStart"/>
            <w:r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020657" w:rsidRPr="00020657" w:rsidTr="00D772F1">
        <w:tc>
          <w:tcPr>
            <w:tcW w:w="10206" w:type="dxa"/>
            <w:gridSpan w:val="3"/>
            <w:shd w:val="clear" w:color="auto" w:fill="auto"/>
          </w:tcPr>
          <w:p w:rsidR="00020657" w:rsidRPr="00020657" w:rsidRDefault="00020657" w:rsidP="00020657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земельном участке с кадастровым номером</w:t>
            </w:r>
            <w:r>
              <w:rPr>
                <w:sz w:val="21"/>
                <w:szCs w:val="21"/>
              </w:rPr>
              <w:t xml:space="preserve"> </w:t>
            </w:r>
            <w:r w:rsidRPr="00020657">
              <w:rPr>
                <w:sz w:val="21"/>
                <w:szCs w:val="21"/>
              </w:rPr>
              <w:t>38:06:070301:495</w:t>
            </w:r>
            <w:r w:rsidR="0053339E">
              <w:rPr>
                <w:sz w:val="21"/>
                <w:szCs w:val="21"/>
              </w:rPr>
              <w:t xml:space="preserve"> - 3</w:t>
            </w:r>
            <w:r w:rsidRPr="00020657">
              <w:rPr>
                <w:sz w:val="21"/>
                <w:szCs w:val="21"/>
              </w:rPr>
              <w:t xml:space="preserve"> м</w:t>
            </w:r>
            <w:proofErr w:type="gramStart"/>
            <w:r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020657" w:rsidRPr="00020657" w:rsidTr="00D772F1">
        <w:tc>
          <w:tcPr>
            <w:tcW w:w="10206" w:type="dxa"/>
            <w:gridSpan w:val="3"/>
            <w:shd w:val="clear" w:color="auto" w:fill="auto"/>
          </w:tcPr>
          <w:p w:rsidR="00020657" w:rsidRPr="00020657" w:rsidRDefault="00020657" w:rsidP="00020657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земельном участке с кадастровым номером</w:t>
            </w:r>
            <w:r>
              <w:rPr>
                <w:sz w:val="21"/>
                <w:szCs w:val="21"/>
              </w:rPr>
              <w:t xml:space="preserve"> </w:t>
            </w:r>
            <w:r w:rsidR="00F16B8F" w:rsidRPr="00F16B8F">
              <w:rPr>
                <w:sz w:val="21"/>
                <w:szCs w:val="21"/>
              </w:rPr>
              <w:t>38:06:070301:30</w:t>
            </w:r>
            <w:r w:rsidR="0053339E">
              <w:rPr>
                <w:sz w:val="21"/>
                <w:szCs w:val="21"/>
              </w:rPr>
              <w:t xml:space="preserve"> -72</w:t>
            </w:r>
            <w:r w:rsidR="00F16B8F" w:rsidRPr="00020657">
              <w:rPr>
                <w:sz w:val="21"/>
                <w:szCs w:val="21"/>
              </w:rPr>
              <w:t>м</w:t>
            </w:r>
            <w:r w:rsidR="00F16B8F" w:rsidRPr="00020657">
              <w:rPr>
                <w:sz w:val="21"/>
                <w:szCs w:val="21"/>
                <w:vertAlign w:val="superscript"/>
              </w:rPr>
              <w:t>2</w:t>
            </w:r>
          </w:p>
        </w:tc>
      </w:tr>
      <w:tr w:rsidR="00F16B8F" w:rsidRPr="00020657" w:rsidTr="00D772F1">
        <w:tc>
          <w:tcPr>
            <w:tcW w:w="10206" w:type="dxa"/>
            <w:gridSpan w:val="3"/>
            <w:shd w:val="clear" w:color="auto" w:fill="auto"/>
          </w:tcPr>
          <w:p w:rsidR="00F16B8F" w:rsidRPr="00020657" w:rsidRDefault="00F16B8F" w:rsidP="00020657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земельном участке с кадастровым номером</w:t>
            </w:r>
            <w:r>
              <w:rPr>
                <w:sz w:val="21"/>
                <w:szCs w:val="21"/>
              </w:rPr>
              <w:t xml:space="preserve"> </w:t>
            </w:r>
            <w:r w:rsidRPr="00F16B8F">
              <w:rPr>
                <w:sz w:val="21"/>
                <w:szCs w:val="21"/>
              </w:rPr>
              <w:t>38:06:000000:112</w:t>
            </w:r>
            <w:r w:rsidR="0053339E">
              <w:rPr>
                <w:sz w:val="21"/>
                <w:szCs w:val="21"/>
              </w:rPr>
              <w:t xml:space="preserve"> – 3297 </w:t>
            </w:r>
            <w:r w:rsidRPr="00020657">
              <w:rPr>
                <w:sz w:val="21"/>
                <w:szCs w:val="21"/>
              </w:rPr>
              <w:t>м</w:t>
            </w:r>
            <w:proofErr w:type="gramStart"/>
            <w:r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F16B8F" w:rsidRPr="00020657" w:rsidTr="00D772F1">
        <w:tc>
          <w:tcPr>
            <w:tcW w:w="10206" w:type="dxa"/>
            <w:gridSpan w:val="3"/>
            <w:shd w:val="clear" w:color="auto" w:fill="auto"/>
          </w:tcPr>
          <w:p w:rsidR="00F16B8F" w:rsidRPr="00020657" w:rsidRDefault="00F16B8F" w:rsidP="00020657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земельном участке с кадастровым номером</w:t>
            </w:r>
            <w:r>
              <w:rPr>
                <w:sz w:val="21"/>
                <w:szCs w:val="21"/>
              </w:rPr>
              <w:t xml:space="preserve"> </w:t>
            </w:r>
            <w:r w:rsidRPr="00F16B8F">
              <w:rPr>
                <w:sz w:val="21"/>
                <w:szCs w:val="21"/>
              </w:rPr>
              <w:t>38:06:070202:186</w:t>
            </w:r>
            <w:r w:rsidR="0053339E">
              <w:rPr>
                <w:sz w:val="21"/>
                <w:szCs w:val="21"/>
              </w:rPr>
              <w:t xml:space="preserve"> - 40</w:t>
            </w:r>
            <w:r w:rsidRPr="00020657">
              <w:rPr>
                <w:sz w:val="21"/>
                <w:szCs w:val="21"/>
              </w:rPr>
              <w:t xml:space="preserve"> м</w:t>
            </w:r>
            <w:proofErr w:type="gramStart"/>
            <w:r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F16B8F" w:rsidRPr="00020657" w:rsidTr="00D772F1">
        <w:tc>
          <w:tcPr>
            <w:tcW w:w="10206" w:type="dxa"/>
            <w:gridSpan w:val="3"/>
            <w:shd w:val="clear" w:color="auto" w:fill="auto"/>
          </w:tcPr>
          <w:p w:rsidR="00F16B8F" w:rsidRPr="00020657" w:rsidRDefault="00F16B8F" w:rsidP="00020657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земельном участке с кадастровым номером</w:t>
            </w:r>
            <w:r w:rsidRPr="00F16B8F">
              <w:rPr>
                <w:sz w:val="21"/>
                <w:szCs w:val="21"/>
              </w:rPr>
              <w:t xml:space="preserve"> 38:06:070202:12</w:t>
            </w:r>
            <w:r w:rsidR="0053339E">
              <w:rPr>
                <w:sz w:val="21"/>
                <w:szCs w:val="21"/>
              </w:rPr>
              <w:t xml:space="preserve"> - 201</w:t>
            </w:r>
            <w:r w:rsidR="00CA654F" w:rsidRPr="00020657">
              <w:rPr>
                <w:sz w:val="21"/>
                <w:szCs w:val="21"/>
              </w:rPr>
              <w:t xml:space="preserve"> м</w:t>
            </w:r>
            <w:proofErr w:type="gramStart"/>
            <w:r w:rsidR="00CA654F"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CA654F" w:rsidRPr="00020657" w:rsidTr="00D772F1">
        <w:tc>
          <w:tcPr>
            <w:tcW w:w="10206" w:type="dxa"/>
            <w:gridSpan w:val="3"/>
            <w:shd w:val="clear" w:color="auto" w:fill="auto"/>
          </w:tcPr>
          <w:p w:rsidR="00CA654F" w:rsidRPr="00020657" w:rsidRDefault="00CA654F" w:rsidP="00020657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земельном участке с кадастровым номером</w:t>
            </w:r>
            <w:r>
              <w:rPr>
                <w:sz w:val="21"/>
                <w:szCs w:val="21"/>
              </w:rPr>
              <w:t xml:space="preserve"> </w:t>
            </w:r>
            <w:r w:rsidRPr="00CA654F">
              <w:rPr>
                <w:sz w:val="21"/>
                <w:szCs w:val="21"/>
              </w:rPr>
              <w:t>38:06:070202:323</w:t>
            </w:r>
            <w:r w:rsidR="0053339E">
              <w:rPr>
                <w:sz w:val="21"/>
                <w:szCs w:val="21"/>
              </w:rPr>
              <w:t xml:space="preserve"> -136</w:t>
            </w:r>
            <w:r>
              <w:rPr>
                <w:sz w:val="21"/>
                <w:szCs w:val="21"/>
              </w:rPr>
              <w:t xml:space="preserve"> </w:t>
            </w:r>
            <w:r w:rsidRPr="00020657">
              <w:rPr>
                <w:sz w:val="21"/>
                <w:szCs w:val="21"/>
              </w:rPr>
              <w:t>м</w:t>
            </w:r>
            <w:proofErr w:type="gramStart"/>
            <w:r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CA654F" w:rsidRPr="00020657" w:rsidTr="00D772F1">
        <w:tc>
          <w:tcPr>
            <w:tcW w:w="10206" w:type="dxa"/>
            <w:gridSpan w:val="3"/>
            <w:shd w:val="clear" w:color="auto" w:fill="auto"/>
          </w:tcPr>
          <w:p w:rsidR="00CA654F" w:rsidRPr="00020657" w:rsidRDefault="00CA654F" w:rsidP="00020657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земельном участке с кадастровым номером</w:t>
            </w:r>
            <w:r w:rsidRPr="00CA654F">
              <w:rPr>
                <w:sz w:val="21"/>
                <w:szCs w:val="21"/>
              </w:rPr>
              <w:t xml:space="preserve"> 38:06:070202:492</w:t>
            </w:r>
            <w:r>
              <w:rPr>
                <w:sz w:val="21"/>
                <w:szCs w:val="21"/>
              </w:rPr>
              <w:t xml:space="preserve"> -</w:t>
            </w:r>
            <w:r w:rsidR="0053339E">
              <w:rPr>
                <w:sz w:val="21"/>
                <w:szCs w:val="21"/>
              </w:rPr>
              <w:t>1</w:t>
            </w:r>
            <w:r w:rsidR="0053339E" w:rsidRPr="00020657">
              <w:rPr>
                <w:sz w:val="21"/>
                <w:szCs w:val="21"/>
              </w:rPr>
              <w:t xml:space="preserve"> м</w:t>
            </w:r>
            <w:proofErr w:type="gramStart"/>
            <w:r w:rsidR="0053339E"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353413" w:rsidRPr="00020657" w:rsidTr="00D772F1">
        <w:tc>
          <w:tcPr>
            <w:tcW w:w="10206" w:type="dxa"/>
            <w:gridSpan w:val="3"/>
            <w:shd w:val="clear" w:color="auto" w:fill="auto"/>
          </w:tcPr>
          <w:p w:rsidR="00353413" w:rsidRPr="00020657" w:rsidRDefault="002B36FB" w:rsidP="00AB5452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землях государственная собственность, на которые не разграничена</w:t>
            </w:r>
            <w:r>
              <w:rPr>
                <w:sz w:val="21"/>
                <w:szCs w:val="21"/>
              </w:rPr>
              <w:t xml:space="preserve"> (в границах насел</w:t>
            </w:r>
            <w:r w:rsidR="0053339E">
              <w:rPr>
                <w:sz w:val="21"/>
                <w:szCs w:val="21"/>
              </w:rPr>
              <w:t xml:space="preserve">енного пункта д. </w:t>
            </w:r>
            <w:proofErr w:type="spellStart"/>
            <w:r w:rsidR="0053339E">
              <w:rPr>
                <w:sz w:val="21"/>
                <w:szCs w:val="21"/>
              </w:rPr>
              <w:t>Бутырки</w:t>
            </w:r>
            <w:proofErr w:type="spellEnd"/>
            <w:r w:rsidR="0053339E">
              <w:rPr>
                <w:sz w:val="21"/>
                <w:szCs w:val="21"/>
              </w:rPr>
              <w:t>) – 9119</w:t>
            </w:r>
            <w:r>
              <w:rPr>
                <w:sz w:val="21"/>
                <w:szCs w:val="21"/>
              </w:rPr>
              <w:t xml:space="preserve"> </w:t>
            </w:r>
            <w:r w:rsidRPr="00020657">
              <w:rPr>
                <w:sz w:val="21"/>
                <w:szCs w:val="21"/>
              </w:rPr>
              <w:t>м</w:t>
            </w:r>
            <w:proofErr w:type="gramStart"/>
            <w:r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414987" w:rsidRPr="00020657" w:rsidTr="00D772F1">
        <w:tc>
          <w:tcPr>
            <w:tcW w:w="10206" w:type="dxa"/>
            <w:gridSpan w:val="3"/>
            <w:shd w:val="clear" w:color="auto" w:fill="auto"/>
          </w:tcPr>
          <w:p w:rsidR="00414987" w:rsidRPr="00020657" w:rsidRDefault="00414987" w:rsidP="008653E2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землях государственная собственность, на которые не разграничена</w:t>
            </w:r>
            <w:r>
              <w:rPr>
                <w:sz w:val="21"/>
                <w:szCs w:val="21"/>
              </w:rPr>
              <w:t xml:space="preserve"> (в границах населенного пункта </w:t>
            </w:r>
            <w:proofErr w:type="spellStart"/>
            <w:r>
              <w:rPr>
                <w:sz w:val="21"/>
                <w:szCs w:val="21"/>
              </w:rPr>
              <w:t>д</w:t>
            </w:r>
            <w:proofErr w:type="gramStart"/>
            <w:r>
              <w:rPr>
                <w:sz w:val="21"/>
                <w:szCs w:val="21"/>
              </w:rPr>
              <w:t>.</w:t>
            </w:r>
            <w:r w:rsidR="008653E2">
              <w:rPr>
                <w:sz w:val="21"/>
                <w:szCs w:val="21"/>
              </w:rPr>
              <w:t>К</w:t>
            </w:r>
            <w:proofErr w:type="gramEnd"/>
            <w:r w:rsidR="008653E2">
              <w:rPr>
                <w:sz w:val="21"/>
                <w:szCs w:val="21"/>
              </w:rPr>
              <w:t>оты</w:t>
            </w:r>
            <w:proofErr w:type="spellEnd"/>
            <w:r w:rsidR="0053339E">
              <w:rPr>
                <w:sz w:val="21"/>
                <w:szCs w:val="21"/>
              </w:rPr>
              <w:t>) – 8907</w:t>
            </w:r>
            <w:r>
              <w:rPr>
                <w:sz w:val="21"/>
                <w:szCs w:val="21"/>
              </w:rPr>
              <w:t xml:space="preserve"> </w:t>
            </w:r>
            <w:r w:rsidRPr="00020657">
              <w:rPr>
                <w:sz w:val="21"/>
                <w:szCs w:val="21"/>
              </w:rPr>
              <w:t>м</w:t>
            </w:r>
            <w:r w:rsidRPr="00020657">
              <w:rPr>
                <w:sz w:val="21"/>
                <w:szCs w:val="21"/>
                <w:vertAlign w:val="superscript"/>
              </w:rPr>
              <w:t>2</w:t>
            </w:r>
          </w:p>
        </w:tc>
      </w:tr>
      <w:tr w:rsidR="00414987" w:rsidRPr="00020657" w:rsidTr="00D772F1">
        <w:tc>
          <w:tcPr>
            <w:tcW w:w="2802" w:type="dxa"/>
            <w:vMerge w:val="restart"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Обозначение характерных точек границ</w:t>
            </w:r>
          </w:p>
        </w:tc>
        <w:tc>
          <w:tcPr>
            <w:tcW w:w="7404" w:type="dxa"/>
            <w:gridSpan w:val="2"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  <w:lang w:val="en-US"/>
              </w:rPr>
            </w:pPr>
            <w:r w:rsidRPr="00020657">
              <w:rPr>
                <w:sz w:val="21"/>
                <w:szCs w:val="21"/>
              </w:rPr>
              <w:t xml:space="preserve">Координаты, </w:t>
            </w:r>
            <w:proofErr w:type="gramStart"/>
            <w:r w:rsidRPr="00020657">
              <w:rPr>
                <w:sz w:val="21"/>
                <w:szCs w:val="21"/>
              </w:rPr>
              <w:t>м</w:t>
            </w:r>
            <w:proofErr w:type="gramEnd"/>
          </w:p>
        </w:tc>
      </w:tr>
      <w:tr w:rsidR="00414987" w:rsidRPr="00020657" w:rsidTr="00D772F1">
        <w:tc>
          <w:tcPr>
            <w:tcW w:w="2802" w:type="dxa"/>
            <w:vMerge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3717" w:type="dxa"/>
            <w:shd w:val="clear" w:color="auto" w:fill="auto"/>
            <w:vAlign w:val="center"/>
          </w:tcPr>
          <w:p w:rsidR="00414987" w:rsidRPr="00020657" w:rsidRDefault="00414987" w:rsidP="008B4695">
            <w:pPr>
              <w:jc w:val="center"/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  <w:lang w:val="en-US"/>
              </w:rPr>
              <w:t>X</w:t>
            </w:r>
          </w:p>
        </w:tc>
        <w:tc>
          <w:tcPr>
            <w:tcW w:w="3687" w:type="dxa"/>
            <w:shd w:val="clear" w:color="auto" w:fill="auto"/>
            <w:vAlign w:val="center"/>
          </w:tcPr>
          <w:p w:rsidR="00414987" w:rsidRPr="00020657" w:rsidRDefault="00414987" w:rsidP="008B4695">
            <w:pPr>
              <w:jc w:val="center"/>
              <w:rPr>
                <w:sz w:val="21"/>
                <w:szCs w:val="21"/>
                <w:lang w:val="en-US"/>
              </w:rPr>
            </w:pPr>
            <w:r w:rsidRPr="00020657">
              <w:rPr>
                <w:sz w:val="21"/>
                <w:szCs w:val="21"/>
                <w:lang w:val="en-US"/>
              </w:rPr>
              <w:t>Y</w:t>
            </w:r>
          </w:p>
        </w:tc>
      </w:tr>
      <w:tr w:rsidR="00414987" w:rsidRPr="00020657" w:rsidTr="00D772F1">
        <w:tc>
          <w:tcPr>
            <w:tcW w:w="2802" w:type="dxa"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1</w:t>
            </w:r>
          </w:p>
        </w:tc>
        <w:tc>
          <w:tcPr>
            <w:tcW w:w="3717" w:type="dxa"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2</w:t>
            </w:r>
          </w:p>
        </w:tc>
        <w:tc>
          <w:tcPr>
            <w:tcW w:w="3687" w:type="dxa"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1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415967,88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3349957,50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2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415968,62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3349957,76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415967,60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3349962,27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4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415968,53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3349962,48</w:t>
            </w:r>
          </w:p>
        </w:tc>
      </w:tr>
      <w:tr w:rsidR="0053339E" w:rsidRPr="00020657" w:rsidTr="00D84535">
        <w:trPr>
          <w:trHeight w:val="113"/>
        </w:trPr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415969,60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3349957,83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6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416018,10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3349959,77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7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416067,80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3349961,03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416117,92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3349963,47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9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416166,99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3349964,41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416217,16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3349966,50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416266,38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3349967,12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416316,53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3349969,64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416366,47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3349970,95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416417,01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3349973,01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416467,19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3349974,44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416518,34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3349976,32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416569,57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3349977,97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416615,83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3349979,40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416659,39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3349980,74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416661,92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3349985,47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416662,80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3349985,00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416660,55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3349980,78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4561AA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416665,39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3349980,93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4561AA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416666,64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3349988,95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4561AA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416658,54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3349988,73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4561AA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416615,58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3349987,40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4561AA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416569,31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3349985,96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416518,06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3349984,31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416466,93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3349982,43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416416,73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3349981,01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416366,20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3349978,95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416316,22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3349977,63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416266,13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3349975,12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416216,94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3349974,50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416166,74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3349972,41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416117,65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3349971,46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lastRenderedPageBreak/>
              <w:t>н37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416067,50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3349969,03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416017,84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3349967,76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415967,18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3349965,73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415920,75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3349949,44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415889,27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3349937,51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415872,36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3349931,53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415872,62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3349931,17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415871,81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3349930,58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415871,38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3349931,17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415835,02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3349918,31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415797,02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3349905,85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415764,12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3349892,56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415734,43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3349882,46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415709,56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3349873,26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415719,22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3349868,31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415737,11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3349874,92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415766,91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3349885,06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415799,77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3349898,33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415837,61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3349910,74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415892,02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3349929,99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415892,40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3349930,13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415890,27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3349934,53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415891,17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3349934,96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415893,34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3349930,49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415923,49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3349941,93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415966,83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3349957,13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415967,05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3349959,21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415968,04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3349959,06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53339E" w:rsidP="009A7E6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proofErr w:type="gramStart"/>
            <w:r>
              <w:rPr>
                <w:color w:val="000000"/>
                <w:sz w:val="21"/>
                <w:szCs w:val="21"/>
              </w:rPr>
              <w:t>1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415967,88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53339E" w:rsidRDefault="0053339E" w:rsidP="0053339E">
            <w:pPr>
              <w:jc w:val="center"/>
              <w:rPr>
                <w:color w:val="000000"/>
                <w:sz w:val="21"/>
                <w:szCs w:val="21"/>
              </w:rPr>
            </w:pPr>
            <w:r w:rsidRPr="0053339E">
              <w:rPr>
                <w:color w:val="000000"/>
                <w:sz w:val="21"/>
                <w:szCs w:val="21"/>
              </w:rPr>
              <w:t>3349957,50</w:t>
            </w:r>
          </w:p>
        </w:tc>
      </w:tr>
      <w:tr w:rsidR="0053339E" w:rsidRPr="00020657" w:rsidTr="009A7E6E">
        <w:tc>
          <w:tcPr>
            <w:tcW w:w="2802" w:type="dxa"/>
            <w:shd w:val="clear" w:color="auto" w:fill="auto"/>
            <w:vAlign w:val="bottom"/>
          </w:tcPr>
          <w:p w:rsidR="0053339E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53339E" w:rsidRPr="00C804C7" w:rsidRDefault="00F9029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53339E" w:rsidRPr="00C804C7" w:rsidRDefault="00F9029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415914,33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3349945,19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415910,25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3349944,24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415909,94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3349945,20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415914,11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3349946,17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415914,33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3349945,19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415808,14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3349906,04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415807,14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3349905,99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415807,13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3349906,35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415808,10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3349906,70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415808,14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3349906,04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416467,60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3349977,92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416466,60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3349977,88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416466,57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3349978,88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416467,57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3349978,92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416467,60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3349977,92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416068,21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3349964,68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416067,21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3349964,65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416067,18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3349965,65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416068,18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3349965,68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416068,21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3349964,68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416367,13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3349974,50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416366,13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3349974,46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416366,10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3349975,46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416367,09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3349975,50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416367,13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3349974,50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415765,85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3349888,66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lastRenderedPageBreak/>
              <w:t>н86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415764,91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3349888,32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415764,57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3349889,26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415765,51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3349889,60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9A7E6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415765,85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F90292" w:rsidRDefault="00F90292" w:rsidP="00F90292">
            <w:pPr>
              <w:jc w:val="center"/>
              <w:rPr>
                <w:color w:val="000000"/>
                <w:sz w:val="21"/>
                <w:szCs w:val="21"/>
              </w:rPr>
            </w:pPr>
            <w:r w:rsidRPr="00F90292">
              <w:rPr>
                <w:color w:val="000000"/>
                <w:sz w:val="21"/>
                <w:szCs w:val="21"/>
              </w:rPr>
              <w:t>3349888,66</w:t>
            </w:r>
          </w:p>
        </w:tc>
      </w:tr>
      <w:tr w:rsidR="00F90292" w:rsidRPr="00020657" w:rsidTr="009A7E6E">
        <w:tc>
          <w:tcPr>
            <w:tcW w:w="2802" w:type="dxa"/>
            <w:shd w:val="clear" w:color="auto" w:fill="auto"/>
            <w:vAlign w:val="bottom"/>
          </w:tcPr>
          <w:p w:rsidR="00F90292" w:rsidRPr="0002065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90292" w:rsidRPr="00C804C7" w:rsidRDefault="00F90292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416266,92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3349971,15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416265,92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3349971,12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416265,89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3349972,12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416266,89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3349972,15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9A7E6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416266,92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3349971,15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C804C7" w:rsidRDefault="00B57A71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C804C7" w:rsidRDefault="00B57A71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415837,38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3349914,33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415836,44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3349913,99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415836,10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3349914,93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415837,04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3349915,27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9A7E6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415837,38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B57A71" w:rsidRDefault="00B57A71" w:rsidP="00B57A71">
            <w:pPr>
              <w:jc w:val="center"/>
              <w:rPr>
                <w:color w:val="000000"/>
                <w:sz w:val="21"/>
                <w:szCs w:val="21"/>
              </w:rPr>
            </w:pPr>
            <w:r w:rsidRPr="00B57A71">
              <w:rPr>
                <w:color w:val="000000"/>
                <w:sz w:val="21"/>
                <w:szCs w:val="21"/>
              </w:rPr>
              <w:t>3349914,33</w:t>
            </w:r>
          </w:p>
        </w:tc>
      </w:tr>
      <w:tr w:rsidR="00B57A71" w:rsidRPr="00020657" w:rsidTr="009A7E6E">
        <w:tc>
          <w:tcPr>
            <w:tcW w:w="2802" w:type="dxa"/>
            <w:shd w:val="clear" w:color="auto" w:fill="auto"/>
            <w:vAlign w:val="bottom"/>
          </w:tcPr>
          <w:p w:rsidR="00B57A71" w:rsidRPr="00020657" w:rsidRDefault="00B57A71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B57A71" w:rsidRPr="00C804C7" w:rsidRDefault="00B57A71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B57A71" w:rsidRPr="00C804C7" w:rsidRDefault="00B57A71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416167,83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3349968,00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416166,83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3349967,97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416166,80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3349968,96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416167,79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3349969,00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9A7E6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416167,83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3349968,00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416570,17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3349981,39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416569,17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3349981,35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584C8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416569,14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3349982,35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416570,14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3349982,39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416570,17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3349981,39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414868,39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3349288,24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414879,90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3349307,52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414873,61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3349312,58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414860,43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3349290,53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414849,22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3349232,98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414837,59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3349177,09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414826,63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3349121,21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414816,07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3349066,74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414806,18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3349019,54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414795,27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3348964,45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414802,95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3348956,43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414811,09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3348962,95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414809,50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3348966,37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414819,85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3349013,32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414831,20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3349062,26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414842,87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3349110,45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414853,77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3349160,29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414865,55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3349208,93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414875,12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3349250,35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414884,70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3349290,56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414889,43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3349299,85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414883,07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3349304,97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414877,14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3349293,34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414867,33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3349252,18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414857,77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3349210,77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414846,47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3349162,09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414835,43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3349112,10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414824,67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3349069,07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414824,07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3349069,17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414834,05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3349119,72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414845,44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3349175,50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414857,07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3349231,40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lastRenderedPageBreak/>
              <w:t>н137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414867,96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3349287,30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414863,80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3349289,00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414864,19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3349289,96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F07EA5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н105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414868,39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3349288,24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414799,78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3348965,47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414798,75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3348965,59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414799,38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3348970,99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414800,41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3348970,87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н140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414799,78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3348965,47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414885,32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3349295,47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414880,78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3349291,57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414880,13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3349292,33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414884,67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3349296,23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н144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414885,32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3349295,47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414805,43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3348965,64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414804,47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3348965,91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414806,14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3348971,84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414807,10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3348971,57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н148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414805,43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3348965,64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414820,19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3349029,19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414819,22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3349029,41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414819,44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3349030,38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414820,42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3349030,16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н152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414820,19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3349029,19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C804C7" w:rsidRDefault="001C60C3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414839,11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3349111,67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414838,14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3349111,89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414838,36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3349112,87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414839,34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3349112,64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2C6D46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н156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414839,11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3349111,67</w:t>
            </w:r>
          </w:p>
        </w:tc>
      </w:tr>
      <w:tr w:rsidR="00414987" w:rsidRPr="00020657" w:rsidTr="009A7E6E">
        <w:tc>
          <w:tcPr>
            <w:tcW w:w="2802" w:type="dxa"/>
            <w:shd w:val="clear" w:color="auto" w:fill="auto"/>
            <w:vAlign w:val="bottom"/>
          </w:tcPr>
          <w:p w:rsidR="00414987" w:rsidRPr="00020657" w:rsidRDefault="00414987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414987" w:rsidRPr="00020657" w:rsidRDefault="00414987" w:rsidP="00CD2DBC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414987" w:rsidRPr="00020657" w:rsidRDefault="00414987" w:rsidP="00CD2DBC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7F6728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414861,93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3349209,53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7F6728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414860,96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3349209,76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7F6728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414861,18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3349210,74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7F6728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414862,16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3349210,51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020657" w:rsidRDefault="001C60C3" w:rsidP="007F6728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414861,93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3349209,53</w:t>
            </w:r>
          </w:p>
        </w:tc>
      </w:tr>
      <w:tr w:rsidR="0014470E" w:rsidRPr="00020657" w:rsidTr="009A7E6E">
        <w:tc>
          <w:tcPr>
            <w:tcW w:w="2802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414810,09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3349018,97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414809,11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3349019,17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414809,31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3349020,15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414810,29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3349019,95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414810,09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3349018,97</w:t>
            </w:r>
          </w:p>
        </w:tc>
      </w:tr>
      <w:tr w:rsidR="0014470E" w:rsidRPr="00020657" w:rsidTr="009A7E6E">
        <w:tc>
          <w:tcPr>
            <w:tcW w:w="2802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414820,23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3349066,10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414819,25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3349066,31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414819,45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3349067,29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414820,43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3349067,08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414820,23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3349066,10</w:t>
            </w:r>
          </w:p>
        </w:tc>
      </w:tr>
      <w:tr w:rsidR="0014470E" w:rsidRPr="00020657" w:rsidTr="009A7E6E">
        <w:tc>
          <w:tcPr>
            <w:tcW w:w="2802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414831,00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3349120,24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414830,02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3349120,43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414830,21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3349121,42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414831,19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3349121,23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414831,00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3349120,24</w:t>
            </w:r>
          </w:p>
        </w:tc>
      </w:tr>
      <w:tr w:rsidR="0014470E" w:rsidRPr="00020657" w:rsidTr="009A7E6E">
        <w:tc>
          <w:tcPr>
            <w:tcW w:w="2802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414841,38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3349176,16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414840,40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3349176,36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14470E">
              <w:rPr>
                <w:color w:val="000000"/>
                <w:sz w:val="21"/>
                <w:szCs w:val="21"/>
              </w:rPr>
              <w:t>178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414840,60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3349177,34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414841,58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3349177,14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414841,38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3349176,16</w:t>
            </w:r>
          </w:p>
        </w:tc>
      </w:tr>
      <w:tr w:rsidR="0014470E" w:rsidRPr="00020657" w:rsidTr="009A7E6E">
        <w:tc>
          <w:tcPr>
            <w:tcW w:w="2802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414853,54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3349231,84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414852,56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3349232,05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414852,77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3349233,03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414853,74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3349232,82</w:t>
            </w:r>
          </w:p>
        </w:tc>
      </w:tr>
      <w:tr w:rsidR="001C60C3" w:rsidRPr="00020657" w:rsidTr="009A7E6E">
        <w:tc>
          <w:tcPr>
            <w:tcW w:w="2802" w:type="dxa"/>
            <w:shd w:val="clear" w:color="auto" w:fill="auto"/>
            <w:vAlign w:val="bottom"/>
          </w:tcPr>
          <w:p w:rsidR="001C60C3" w:rsidRPr="0014470E" w:rsidRDefault="001C60C3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414853,54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C60C3" w:rsidRPr="001C60C3" w:rsidRDefault="001C60C3" w:rsidP="001C60C3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3349231,84</w:t>
            </w:r>
          </w:p>
        </w:tc>
      </w:tr>
      <w:tr w:rsidR="0014470E" w:rsidRPr="00020657" w:rsidTr="009A7E6E">
        <w:tc>
          <w:tcPr>
            <w:tcW w:w="2802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14470E" w:rsidRPr="00020657" w:rsidRDefault="0014470E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 w:rsidRPr="001C60C3">
              <w:rPr>
                <w:color w:val="000000"/>
                <w:sz w:val="21"/>
                <w:szCs w:val="21"/>
              </w:rPr>
              <w:t>н184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414917,62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3349379,62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414916,85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3349378,99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414914,43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3349382,25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414905,38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3349367,10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414883,20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3349328,67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414886,47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3349325,29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414885,74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3349324,59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414882,67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3349327,75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414882,16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3349326,88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414880,27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3349323,71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414886,55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3349318,63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414889,06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3349322,83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414912,83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3349364,00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414912,84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3349363,99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414898,73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3349335,71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414889,02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3349316,63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414895,36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3349311,50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414905,86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3349332,08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414925,56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3349370,64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414921,09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3349373,90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414921,66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3349374,69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414926,40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3349371,24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414941,33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3349381,67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414957,19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3349393,93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414976,86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3349409,13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414996,66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3349424,24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415016,41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3349438,70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415017,79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3349439,82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415013,72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3349446,81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415011,55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3349445,06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414991,87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3349430,65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414971,99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3349415,47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414952,29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3349400,26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414936,58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3349388,11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414923,05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3349378,74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414917,08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3349386,70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414914,99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3349383,20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н184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414917,62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3349379,62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414906,49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3349360,08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414905,61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3349360,54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414905,60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3349360,54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414908,49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3349366,03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14470E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414909,37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3349365,55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414906,49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3349360,08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414902,52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3349334,11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414901,62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3349334,55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414902,07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3349335,45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414902,97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3349335,00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н226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414902,52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3349334,11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415014,51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3349442,13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415013,71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3349441,54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415013,11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3349442,34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415013,92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3349442,93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н230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415014,51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3349442,13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020657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415628,55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3349888,99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415651,25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3349879,43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415695,29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3349859,45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415707,75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3349864,06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415698,08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3349869,02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415696,31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3349868,36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415695,44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3349863,21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415694,45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3349863,38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415695,27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3349868,25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415654,45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3349886,76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415623,31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3349899,87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415578,87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3349866,10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415530,21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3349830,85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415483,17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3349795,43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415435,39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3349759,75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415395,61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3349730,87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415355,31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3349700,23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415316,38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3349672,02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415276,77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3349642,15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415244,45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3349617,64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415211,13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3349592,89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415168,85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3349561,76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415158,34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3349554,34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415144,12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3349544,01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415129,55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3349533,25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415112,31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3349519,67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415093,03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3349506,09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415076,44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3349493,73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415059,42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3349481,16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415042,90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3349468,55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415023,57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3349454,77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415020,81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3349452,54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415024,88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3349445,54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415028,41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3349448,39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415047,65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3349462,11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415064,22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3349474,76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415081,21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3349487,30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415097,72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3349499,62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415117,09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3349513,25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415134,40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3349526,88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415148,85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3349537,55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415168,20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3349551,35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415215,89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3349586,46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415249,26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3349611,24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415281,60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3349635,76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415321,14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3349665,59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415360,08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3349693,81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415400,38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3349724,45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415440,14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3349753,31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415487,97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3349789,02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415534,97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3349824,41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415583,63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3349859,68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415624,47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3349890,70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415627,61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3349889,37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60408E">
              <w:rPr>
                <w:color w:val="000000"/>
                <w:sz w:val="21"/>
                <w:szCs w:val="21"/>
              </w:rPr>
              <w:t>288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415627,83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3349889,98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415628,77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3349889,64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н234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415628,55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3349888,99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415533,59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3349827,58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415532,78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3349826,98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415532,19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3349827,78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415532,99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3349828,38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н290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415533,59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3349827,58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60408E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60408E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415623,96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3349890,64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415622,95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3349890,81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415623,90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3349896,39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415624,92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3349896,21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415623,96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3349890,64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60408E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60408E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415046,24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3349465,61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415045,44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3349465,01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300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415044,84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3349465,82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н301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415045,65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3349466,41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60408E" w:rsidRDefault="00974DFB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н298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415046,24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3349465,61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60408E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60408E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974DFB">
              <w:rPr>
                <w:color w:val="000000"/>
                <w:sz w:val="21"/>
                <w:szCs w:val="21"/>
              </w:rPr>
              <w:t>302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415115,22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3349516,67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974DFB">
              <w:rPr>
                <w:color w:val="000000"/>
                <w:sz w:val="21"/>
                <w:szCs w:val="21"/>
              </w:rPr>
              <w:t>303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415114,41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3349516,08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974DFB">
              <w:rPr>
                <w:color w:val="000000"/>
                <w:sz w:val="21"/>
                <w:szCs w:val="21"/>
              </w:rPr>
              <w:t>304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415113,82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3349516,88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974DFB">
              <w:rPr>
                <w:color w:val="000000"/>
                <w:sz w:val="21"/>
                <w:szCs w:val="21"/>
              </w:rPr>
              <w:t>305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415114,62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3349517,48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974DFB">
              <w:rPr>
                <w:color w:val="000000"/>
                <w:sz w:val="21"/>
                <w:szCs w:val="21"/>
              </w:rPr>
              <w:t>302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415115,22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3349516,67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60408E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60408E" w:rsidRDefault="00974DFB" w:rsidP="006671ED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974DFB">
              <w:rPr>
                <w:color w:val="000000"/>
                <w:sz w:val="21"/>
                <w:szCs w:val="21"/>
              </w:rPr>
              <w:t>306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415161,91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3349551,29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974DFB">
              <w:rPr>
                <w:color w:val="000000"/>
                <w:sz w:val="21"/>
                <w:szCs w:val="21"/>
              </w:rPr>
              <w:t>307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415161,10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3349550,69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974DFB">
              <w:rPr>
                <w:color w:val="000000"/>
                <w:sz w:val="21"/>
                <w:szCs w:val="21"/>
              </w:rPr>
              <w:t>308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415160,51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3349551,50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974DFB">
              <w:rPr>
                <w:color w:val="000000"/>
                <w:sz w:val="21"/>
                <w:szCs w:val="21"/>
              </w:rPr>
              <w:t>309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415161,31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3349552,09</w:t>
            </w:r>
          </w:p>
        </w:tc>
      </w:tr>
      <w:tr w:rsidR="00974DFB" w:rsidRPr="00020657" w:rsidTr="009A7E6E">
        <w:tc>
          <w:tcPr>
            <w:tcW w:w="2802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974DFB">
              <w:rPr>
                <w:color w:val="000000"/>
                <w:sz w:val="21"/>
                <w:szCs w:val="21"/>
              </w:rPr>
              <w:t>306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415161,91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974DFB" w:rsidRPr="00974DFB" w:rsidRDefault="00974DFB" w:rsidP="00974DFB">
            <w:pPr>
              <w:jc w:val="center"/>
              <w:rPr>
                <w:color w:val="000000"/>
                <w:sz w:val="21"/>
                <w:szCs w:val="21"/>
              </w:rPr>
            </w:pPr>
            <w:r w:rsidRPr="00974DFB">
              <w:rPr>
                <w:color w:val="000000"/>
                <w:sz w:val="21"/>
                <w:szCs w:val="21"/>
              </w:rPr>
              <w:t>3349551,29</w:t>
            </w:r>
          </w:p>
        </w:tc>
      </w:tr>
    </w:tbl>
    <w:p w:rsidR="00C0762A" w:rsidRDefault="00C0762A" w:rsidP="002E69BF">
      <w:pPr>
        <w:rPr>
          <w:noProof/>
          <w:sz w:val="8"/>
          <w:szCs w:val="8"/>
        </w:rPr>
      </w:pPr>
    </w:p>
    <w:p w:rsidR="001C2F42" w:rsidRDefault="001C2F42" w:rsidP="002E69BF">
      <w:pPr>
        <w:rPr>
          <w:noProof/>
          <w:sz w:val="8"/>
          <w:szCs w:val="8"/>
        </w:rPr>
      </w:pPr>
    </w:p>
    <w:tbl>
      <w:tblPr>
        <w:tblpPr w:leftFromText="180" w:rightFromText="180" w:vertAnchor="text" w:horzAnchor="margin" w:tblpY="-55"/>
        <w:tblW w:w="102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4"/>
        <w:gridCol w:w="8363"/>
      </w:tblGrid>
      <w:tr w:rsidR="009A48EA" w:rsidRPr="00F119DE" w:rsidTr="009A48EA">
        <w:trPr>
          <w:trHeight w:val="422"/>
        </w:trPr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48EA" w:rsidRPr="00F119DE" w:rsidRDefault="009A48EA" w:rsidP="009A48EA">
            <w:pPr>
              <w:tabs>
                <w:tab w:val="left" w:pos="16860"/>
              </w:tabs>
              <w:jc w:val="center"/>
              <w:rPr>
                <w:sz w:val="21"/>
                <w:szCs w:val="21"/>
              </w:rPr>
            </w:pPr>
            <w:r w:rsidRPr="00F119DE">
              <w:rPr>
                <w:sz w:val="21"/>
                <w:szCs w:val="21"/>
              </w:rPr>
              <w:t xml:space="preserve">Площадь, </w:t>
            </w:r>
            <w:proofErr w:type="spellStart"/>
            <w:r w:rsidRPr="00F119DE">
              <w:rPr>
                <w:sz w:val="21"/>
                <w:szCs w:val="21"/>
              </w:rPr>
              <w:t>кв.м</w:t>
            </w:r>
            <w:proofErr w:type="spellEnd"/>
            <w:r w:rsidRPr="00F119DE">
              <w:rPr>
                <w:sz w:val="21"/>
                <w:szCs w:val="21"/>
              </w:rPr>
              <w:t>.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48EA" w:rsidRPr="00F119DE" w:rsidRDefault="009A48EA" w:rsidP="009A48EA">
            <w:pPr>
              <w:tabs>
                <w:tab w:val="left" w:pos="16860"/>
              </w:tabs>
              <w:jc w:val="center"/>
              <w:rPr>
                <w:sz w:val="21"/>
                <w:szCs w:val="21"/>
              </w:rPr>
            </w:pPr>
            <w:r w:rsidRPr="00F119DE">
              <w:rPr>
                <w:sz w:val="21"/>
                <w:szCs w:val="21"/>
              </w:rPr>
              <w:t>Цель установления публичного сервитута</w:t>
            </w:r>
          </w:p>
        </w:tc>
      </w:tr>
      <w:tr w:rsidR="009A48EA" w:rsidRPr="00F119DE" w:rsidTr="009A48EA">
        <w:trPr>
          <w:trHeight w:val="695"/>
        </w:trPr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48EA" w:rsidRPr="00F119DE" w:rsidRDefault="00974DFB" w:rsidP="004561AA">
            <w:pPr>
              <w:tabs>
                <w:tab w:val="left" w:pos="16860"/>
              </w:tabs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21847 </w:t>
            </w:r>
            <w:r w:rsidR="002C6D46" w:rsidRPr="00F07EA5">
              <w:rPr>
                <w:sz w:val="20"/>
                <w:szCs w:val="20"/>
              </w:rPr>
              <w:t>м</w:t>
            </w:r>
            <w:proofErr w:type="gramStart"/>
            <w:r w:rsidR="002C6D46" w:rsidRPr="00F07EA5">
              <w:rPr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48EA" w:rsidRPr="00F119DE" w:rsidRDefault="0060408E" w:rsidP="0060408E">
            <w:pPr>
              <w:tabs>
                <w:tab w:val="left" w:pos="16860"/>
              </w:tabs>
              <w:jc w:val="center"/>
              <w:rPr>
                <w:sz w:val="21"/>
                <w:szCs w:val="21"/>
              </w:rPr>
            </w:pPr>
            <w:r w:rsidRPr="00F119DE">
              <w:rPr>
                <w:sz w:val="21"/>
                <w:szCs w:val="21"/>
              </w:rPr>
              <w:t>Для р</w:t>
            </w:r>
            <w:r>
              <w:rPr>
                <w:sz w:val="21"/>
                <w:szCs w:val="21"/>
              </w:rPr>
              <w:t>еконструкции</w:t>
            </w:r>
            <w:r w:rsidRPr="00F119DE">
              <w:rPr>
                <w:sz w:val="21"/>
                <w:szCs w:val="21"/>
              </w:rPr>
              <w:t xml:space="preserve"> объекта электросетевого хозяйства:</w:t>
            </w:r>
            <w:r w:rsidR="00004592" w:rsidRPr="00F119DE">
              <w:rPr>
                <w:sz w:val="21"/>
                <w:szCs w:val="21"/>
              </w:rPr>
              <w:t xml:space="preserve"> </w:t>
            </w:r>
            <w:r w:rsidR="00243D64">
              <w:rPr>
                <w:sz w:val="21"/>
                <w:szCs w:val="21"/>
              </w:rPr>
              <w:t>«</w:t>
            </w:r>
            <w:proofErr w:type="gramStart"/>
            <w:r>
              <w:rPr>
                <w:sz w:val="21"/>
                <w:szCs w:val="21"/>
              </w:rPr>
              <w:t>ВЛ</w:t>
            </w:r>
            <w:proofErr w:type="gramEnd"/>
            <w:r>
              <w:rPr>
                <w:sz w:val="21"/>
                <w:szCs w:val="21"/>
              </w:rPr>
              <w:t xml:space="preserve"> 10 </w:t>
            </w:r>
            <w:proofErr w:type="spellStart"/>
            <w:r>
              <w:rPr>
                <w:sz w:val="21"/>
                <w:szCs w:val="21"/>
              </w:rPr>
              <w:t>кВ</w:t>
            </w:r>
            <w:proofErr w:type="spellEnd"/>
            <w:r>
              <w:rPr>
                <w:sz w:val="21"/>
                <w:szCs w:val="21"/>
              </w:rPr>
              <w:t xml:space="preserve"> Коты – Черемушки от ПС 35/10 до опоры 149 с. Черемушки» инв. № 600010047</w:t>
            </w:r>
            <w:r w:rsidR="00FB5ADC" w:rsidRPr="00FB5ADC">
              <w:rPr>
                <w:sz w:val="21"/>
                <w:szCs w:val="21"/>
              </w:rPr>
              <w:t>»</w:t>
            </w:r>
          </w:p>
        </w:tc>
      </w:tr>
    </w:tbl>
    <w:p w:rsidR="008A19AA" w:rsidRDefault="008A19AA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tbl>
      <w:tblPr>
        <w:tblW w:w="10206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A19AA" w:rsidRPr="005B4876" w:rsidTr="00B52667">
        <w:trPr>
          <w:trHeight w:val="6690"/>
        </w:trPr>
        <w:tc>
          <w:tcPr>
            <w:tcW w:w="10206" w:type="dxa"/>
            <w:vAlign w:val="bottom"/>
          </w:tcPr>
          <w:p w:rsidR="002D262F" w:rsidRDefault="002D262F" w:rsidP="00FB5ADC">
            <w:pPr>
              <w:jc w:val="center"/>
              <w:rPr>
                <w:b/>
                <w:sz w:val="20"/>
                <w:szCs w:val="20"/>
              </w:rPr>
            </w:pPr>
          </w:p>
          <w:p w:rsidR="00FB5ADC" w:rsidRDefault="005D5C37" w:rsidP="00FB5ADC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СХЕМА РАСПОЛОЖЕНИЯ  ГРАНИЦ  ПУБЛИЧНОГО СЕРВИТУТА</w:t>
            </w: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B02990" w:rsidP="00B52667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596750" behindDoc="0" locked="0" layoutInCell="1" allowOverlap="1">
                  <wp:simplePos x="0" y="0"/>
                  <wp:positionH relativeFrom="column">
                    <wp:posOffset>725805</wp:posOffset>
                  </wp:positionH>
                  <wp:positionV relativeFrom="paragraph">
                    <wp:posOffset>38735</wp:posOffset>
                  </wp:positionV>
                  <wp:extent cx="4905375" cy="5772150"/>
                  <wp:effectExtent l="38100" t="19050" r="28575" b="19050"/>
                  <wp:wrapNone/>
                  <wp:docPr id="11" name="Рисунок 10" descr="Полоса отвода реконструкция 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олоса отвода реконструкция 2.bmp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5375" cy="57721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A27AED" w:rsidP="00B52667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60320" behindDoc="0" locked="0" layoutInCell="1" allowOverlap="1">
                      <wp:simplePos x="0" y="0"/>
                      <wp:positionH relativeFrom="column">
                        <wp:posOffset>3779520</wp:posOffset>
                      </wp:positionH>
                      <wp:positionV relativeFrom="paragraph">
                        <wp:posOffset>32385</wp:posOffset>
                      </wp:positionV>
                      <wp:extent cx="240030" cy="218440"/>
                      <wp:effectExtent l="7620" t="13335" r="9525" b="6350"/>
                      <wp:wrapNone/>
                      <wp:docPr id="80" name="Rectangle 4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184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53339E" w:rsidRPr="00481A84" w:rsidRDefault="0053339E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81A84">
                                    <w:rPr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29" o:spid="_x0000_s1026" style="position:absolute;left:0;text-align:left;margin-left:297.6pt;margin-top:2.55pt;width:18.9pt;height:17.2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" filled="f">
                      <v:textbox>
                        <w:txbxContent>
                          <w:p w:rsidR="0053339E" w:rsidRPr="00481A84" w:rsidRDefault="0053339E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481A84"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A27AED" w:rsidP="00B52667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61344" behindDoc="0" locked="0" layoutInCell="1" allowOverlap="1">
                      <wp:simplePos x="0" y="0"/>
                      <wp:positionH relativeFrom="column">
                        <wp:posOffset>4219575</wp:posOffset>
                      </wp:positionH>
                      <wp:positionV relativeFrom="paragraph">
                        <wp:posOffset>-5715</wp:posOffset>
                      </wp:positionV>
                      <wp:extent cx="240030" cy="218440"/>
                      <wp:effectExtent l="9525" t="13335" r="7620" b="6350"/>
                      <wp:wrapNone/>
                      <wp:docPr id="79" name="Rectangle 4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184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53339E" w:rsidRPr="00481A84" w:rsidRDefault="0053339E" w:rsidP="00481A8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30" o:spid="_x0000_s1027" style="position:absolute;left:0;text-align:left;margin-left:332.25pt;margin-top:-.45pt;width:18.9pt;height:17.2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" filled="f">
                      <v:textbox>
                        <w:txbxContent>
                          <w:p w:rsidR="0053339E" w:rsidRPr="00481A84" w:rsidRDefault="0053339E" w:rsidP="00481A8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A27AED" w:rsidP="00B52667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62368" behindDoc="0" locked="0" layoutInCell="1" allowOverlap="1">
                      <wp:simplePos x="0" y="0"/>
                      <wp:positionH relativeFrom="column">
                        <wp:posOffset>4095750</wp:posOffset>
                      </wp:positionH>
                      <wp:positionV relativeFrom="paragraph">
                        <wp:posOffset>70485</wp:posOffset>
                      </wp:positionV>
                      <wp:extent cx="240030" cy="218440"/>
                      <wp:effectExtent l="9525" t="13335" r="7620" b="6350"/>
                      <wp:wrapNone/>
                      <wp:docPr id="78" name="Rectangle 4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184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53339E" w:rsidRPr="00481A84" w:rsidRDefault="0053339E" w:rsidP="00481A8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31" o:spid="_x0000_s1028" style="position:absolute;left:0;text-align:left;margin-left:322.5pt;margin-top:5.55pt;width:18.9pt;height:17.2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" filled="f">
                      <v:textbox>
                        <w:txbxContent>
                          <w:p w:rsidR="0053339E" w:rsidRPr="00481A84" w:rsidRDefault="0053339E" w:rsidP="00481A8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A27AED" w:rsidP="00B52667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63392" behindDoc="0" locked="0" layoutInCell="1" allowOverlap="1">
                      <wp:simplePos x="0" y="0"/>
                      <wp:positionH relativeFrom="column">
                        <wp:posOffset>3149600</wp:posOffset>
                      </wp:positionH>
                      <wp:positionV relativeFrom="paragraph">
                        <wp:posOffset>118110</wp:posOffset>
                      </wp:positionV>
                      <wp:extent cx="240030" cy="218440"/>
                      <wp:effectExtent l="6350" t="13335" r="10795" b="6350"/>
                      <wp:wrapNone/>
                      <wp:docPr id="77" name="Rectangle 4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184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53339E" w:rsidRPr="00481A84" w:rsidRDefault="0053339E" w:rsidP="00481A8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32" o:spid="_x0000_s1029" style="position:absolute;left:0;text-align:left;margin-left:248pt;margin-top:9.3pt;width:18.9pt;height:17.2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" filled="f">
                      <v:textbox>
                        <w:txbxContent>
                          <w:p w:rsidR="0053339E" w:rsidRPr="00481A84" w:rsidRDefault="0053339E" w:rsidP="00481A8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2D262F" w:rsidRDefault="002D262F" w:rsidP="002D262F">
            <w:pPr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2D262F">
            <w:pPr>
              <w:rPr>
                <w:b/>
                <w:sz w:val="20"/>
                <w:szCs w:val="20"/>
              </w:rPr>
            </w:pPr>
          </w:p>
          <w:p w:rsidR="00DF6596" w:rsidRDefault="00DF6596" w:rsidP="00DD655C">
            <w:pPr>
              <w:rPr>
                <w:b/>
                <w:sz w:val="21"/>
                <w:szCs w:val="21"/>
              </w:rPr>
            </w:pPr>
          </w:p>
          <w:p w:rsidR="00F024CB" w:rsidRDefault="00F024CB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F024CB" w:rsidRDefault="00A27AED" w:rsidP="001E404E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64416" behindDoc="0" locked="0" layoutInCell="1" allowOverlap="1">
                      <wp:simplePos x="0" y="0"/>
                      <wp:positionH relativeFrom="column">
                        <wp:posOffset>2425700</wp:posOffset>
                      </wp:positionH>
                      <wp:positionV relativeFrom="paragraph">
                        <wp:posOffset>104140</wp:posOffset>
                      </wp:positionV>
                      <wp:extent cx="240030" cy="218440"/>
                      <wp:effectExtent l="6350" t="8890" r="10795" b="10795"/>
                      <wp:wrapNone/>
                      <wp:docPr id="76" name="Rectangle 4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184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53339E" w:rsidRPr="00481A84" w:rsidRDefault="0053339E" w:rsidP="00481A8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33" o:spid="_x0000_s1030" style="position:absolute;left:0;text-align:left;margin-left:191pt;margin-top:8.2pt;width:18.9pt;height:17.2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" filled="f">
                      <v:textbox>
                        <w:txbxContent>
                          <w:p w:rsidR="0053339E" w:rsidRPr="00481A84" w:rsidRDefault="0053339E" w:rsidP="00481A8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F024CB" w:rsidRDefault="00F024CB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F024CB" w:rsidRDefault="00A27AED" w:rsidP="001E404E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66464" behindDoc="0" locked="0" layoutInCell="1" allowOverlap="1">
                      <wp:simplePos x="0" y="0"/>
                      <wp:positionH relativeFrom="column">
                        <wp:posOffset>994410</wp:posOffset>
                      </wp:positionH>
                      <wp:positionV relativeFrom="paragraph">
                        <wp:posOffset>97790</wp:posOffset>
                      </wp:positionV>
                      <wp:extent cx="240030" cy="218440"/>
                      <wp:effectExtent l="13335" t="12065" r="13335" b="7620"/>
                      <wp:wrapNone/>
                      <wp:docPr id="75" name="Rectangle 4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184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53339E" w:rsidRPr="00481A84" w:rsidRDefault="0053339E" w:rsidP="00481A8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35" o:spid="_x0000_s1031" style="position:absolute;left:0;text-align:left;margin-left:78.3pt;margin-top:7.7pt;width:18.9pt;height:17.2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" filled="f">
                      <v:textbox>
                        <w:txbxContent>
                          <w:p w:rsidR="0053339E" w:rsidRPr="00481A84" w:rsidRDefault="0053339E" w:rsidP="00481A8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65440" behindDoc="0" locked="0" layoutInCell="1" allowOverlap="1">
                      <wp:simplePos x="0" y="0"/>
                      <wp:positionH relativeFrom="column">
                        <wp:posOffset>1677670</wp:posOffset>
                      </wp:positionH>
                      <wp:positionV relativeFrom="paragraph">
                        <wp:posOffset>102235</wp:posOffset>
                      </wp:positionV>
                      <wp:extent cx="240030" cy="218440"/>
                      <wp:effectExtent l="10795" t="6985" r="6350" b="12700"/>
                      <wp:wrapNone/>
                      <wp:docPr id="74" name="Rectangle 4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184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53339E" w:rsidRPr="00481A84" w:rsidRDefault="0053339E" w:rsidP="00481A8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34" o:spid="_x0000_s1032" style="position:absolute;left:0;text-align:left;margin-left:132.1pt;margin-top:8.05pt;width:18.9pt;height:17.2pt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" filled="f">
                      <v:textbox>
                        <w:txbxContent>
                          <w:p w:rsidR="0053339E" w:rsidRPr="00481A84" w:rsidRDefault="0053339E" w:rsidP="00481A8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5264E5" w:rsidRDefault="005264E5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DF3111" w:rsidRDefault="00DF3111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DF3111" w:rsidRDefault="00DF3111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FB5ADC" w:rsidRDefault="00FB5ADC" w:rsidP="00FB5ADC">
            <w:pPr>
              <w:rPr>
                <w:b/>
                <w:sz w:val="21"/>
                <w:szCs w:val="21"/>
              </w:rPr>
            </w:pPr>
          </w:p>
          <w:p w:rsidR="006D1F0F" w:rsidRDefault="005F0F3F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</w:rPr>
              <w:t xml:space="preserve">     </w:t>
            </w:r>
          </w:p>
          <w:p w:rsidR="00AA74FE" w:rsidRDefault="00AA74FE" w:rsidP="00AA74FE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12000</w:t>
            </w:r>
          </w:p>
          <w:p w:rsidR="00AA74FE" w:rsidRPr="00041B92" w:rsidRDefault="00AA74FE" w:rsidP="00AA74FE">
            <w:pPr>
              <w:jc w:val="center"/>
              <w:rPr>
                <w:b/>
                <w:sz w:val="21"/>
                <w:szCs w:val="21"/>
              </w:rPr>
            </w:pPr>
          </w:p>
          <w:p w:rsidR="00AA74FE" w:rsidRPr="00D27172" w:rsidRDefault="00AA74FE" w:rsidP="00AA74F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AA74FE" w:rsidRPr="00041B92" w:rsidRDefault="00AA74FE" w:rsidP="00AA74F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06048" behindDoc="0" locked="0" layoutInCell="1" allowOverlap="1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38735</wp:posOffset>
                      </wp:positionV>
                      <wp:extent cx="161925" cy="95250"/>
                      <wp:effectExtent l="10795" t="10160" r="8255" b="8890"/>
                      <wp:wrapNone/>
                      <wp:docPr id="73" name="Rectangle 3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6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75" o:spid="_x0000_s1026" style="position:absolute;margin-left:23.35pt;margin-top:3.05pt;width:12.75pt;height:7.5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" strokecolor="#f06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AA74FE" w:rsidRDefault="00A27AED" w:rsidP="00AA74F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33655</wp:posOffset>
                      </wp:positionV>
                      <wp:extent cx="161925" cy="95250"/>
                      <wp:effectExtent l="8890" t="14605" r="10160" b="13970"/>
                      <wp:wrapNone/>
                      <wp:docPr id="72" name="Rectangle 3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76" o:spid="_x0000_s1026" style="position:absolute;margin-left:23.2pt;margin-top:2.65pt;width:12.75pt;height:7.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" strokecolor="black [3213]" strokeweight="1pt"/>
                  </w:pict>
                </mc:Fallback>
              </mc:AlternateContent>
            </w:r>
            <w:r w:rsidR="00AA74FE">
              <w:rPr>
                <w:color w:val="000000"/>
                <w:sz w:val="21"/>
                <w:szCs w:val="21"/>
              </w:rPr>
              <w:t xml:space="preserve">               </w:t>
            </w:r>
            <w:r w:rsidR="00AA74FE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AA74FE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AA74FE" w:rsidRDefault="00AA74FE" w:rsidP="00AA74F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08096" behindDoc="0" locked="0" layoutInCell="1" allowOverlap="1">
                      <wp:simplePos x="0" y="0"/>
                      <wp:positionH relativeFrom="column">
                        <wp:posOffset>292735</wp:posOffset>
                      </wp:positionH>
                      <wp:positionV relativeFrom="paragraph">
                        <wp:posOffset>86360</wp:posOffset>
                      </wp:positionV>
                      <wp:extent cx="233045" cy="0"/>
                      <wp:effectExtent l="6985" t="10160" r="7620" b="8890"/>
                      <wp:wrapNone/>
                      <wp:docPr id="71" name="AutoShape 3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99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377" o:spid="_x0000_s1026" type="#_x0000_t32" style="position:absolute;margin-left:23.05pt;margin-top:6.8pt;width:18.35pt;height:0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" strokecolor="#009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AA74FE" w:rsidRPr="00041B92" w:rsidRDefault="00AA74FE" w:rsidP="00AA74FE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 w:rsidR="00C1132E"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FE2A71" w:rsidRDefault="00FE2A71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F0F3F" w:rsidRDefault="005F0F3F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F0F3F" w:rsidRDefault="005F0F3F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653E2" w:rsidRDefault="008653E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>
                      <wp:simplePos x="0" y="0"/>
                      <wp:positionH relativeFrom="column">
                        <wp:posOffset>454660</wp:posOffset>
                      </wp:positionH>
                      <wp:positionV relativeFrom="paragraph">
                        <wp:posOffset>129540</wp:posOffset>
                      </wp:positionV>
                      <wp:extent cx="549910" cy="236855"/>
                      <wp:effectExtent l="6985" t="5715" r="5080" b="5080"/>
                      <wp:wrapNone/>
                      <wp:docPr id="70" name="Rectangle 2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9910" cy="2368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3339E" w:rsidRPr="00FA1FD1" w:rsidRDefault="0053339E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A1FD1">
                                    <w:rPr>
                                      <w:sz w:val="18"/>
                                      <w:szCs w:val="18"/>
                                    </w:rPr>
                                    <w:t>Лист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23" o:spid="_x0000_s1033" style="position:absolute;margin-left:35.8pt;margin-top:10.2pt;width:43.3pt;height:18.6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">
                      <v:textbox>
                        <w:txbxContent>
                          <w:p w:rsidR="0053339E" w:rsidRPr="00FA1FD1" w:rsidRDefault="0053339E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A1FD1">
                              <w:rPr>
                                <w:sz w:val="18"/>
                                <w:szCs w:val="18"/>
                              </w:rPr>
                              <w:t>Лист 1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AA6E37">
              <w:rPr>
                <w:noProof/>
                <w:color w:val="000000" w:themeColor="text1"/>
                <w:sz w:val="21"/>
                <w:szCs w:val="21"/>
              </w:rPr>
              <w:drawing>
                <wp:anchor distT="0" distB="0" distL="114300" distR="114300" simplePos="0" relativeHeight="251603925" behindDoc="0" locked="0" layoutInCell="1" allowOverlap="1">
                  <wp:simplePos x="0" y="0"/>
                  <wp:positionH relativeFrom="column">
                    <wp:posOffset>335280</wp:posOffset>
                  </wp:positionH>
                  <wp:positionV relativeFrom="paragraph">
                    <wp:posOffset>14605</wp:posOffset>
                  </wp:positionV>
                  <wp:extent cx="5864860" cy="7229475"/>
                  <wp:effectExtent l="38100" t="19050" r="21590" b="28575"/>
                  <wp:wrapNone/>
                  <wp:docPr id="3" name="Рисунок 2" descr="Лист 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.bmp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64860" cy="72294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74656" behindDoc="0" locked="0" layoutInCell="1" allowOverlap="1">
                      <wp:simplePos x="0" y="0"/>
                      <wp:positionH relativeFrom="column">
                        <wp:posOffset>4663440</wp:posOffset>
                      </wp:positionH>
                      <wp:positionV relativeFrom="paragraph">
                        <wp:posOffset>81915</wp:posOffset>
                      </wp:positionV>
                      <wp:extent cx="1057275" cy="276225"/>
                      <wp:effectExtent l="0" t="0" r="3810" b="3810"/>
                      <wp:wrapNone/>
                      <wp:docPr id="69" name="Rectangle 4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57275" cy="276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3339E" w:rsidRPr="005F0F3F" w:rsidRDefault="0053339E">
                                  <w:pPr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  <w:t xml:space="preserve">   </w:t>
                                  </w:r>
                                  <w:r w:rsidRPr="005F0F3F"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  <w:t>Выноска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43" o:spid="_x0000_s1034" style="position:absolute;margin-left:367.2pt;margin-top:6.45pt;width:83.25pt;height:21.7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" filled="f" stroked="f">
                      <v:textbox>
                        <w:txbxContent>
                          <w:p w:rsidR="0053339E" w:rsidRPr="005F0F3F" w:rsidRDefault="0053339E">
                            <w:pPr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  <w:t xml:space="preserve">   </w:t>
                            </w:r>
                            <w:r w:rsidRPr="005F0F3F"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  <w:t>Выноска 1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6903F2" w:rsidRDefault="005F0F3F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drawing>
                <wp:anchor distT="0" distB="0" distL="114300" distR="114300" simplePos="0" relativeHeight="251971584" behindDoc="0" locked="0" layoutInCell="1" allowOverlap="1">
                  <wp:simplePos x="0" y="0"/>
                  <wp:positionH relativeFrom="column">
                    <wp:posOffset>4211955</wp:posOffset>
                  </wp:positionH>
                  <wp:positionV relativeFrom="paragraph">
                    <wp:posOffset>109855</wp:posOffset>
                  </wp:positionV>
                  <wp:extent cx="1609725" cy="1514475"/>
                  <wp:effectExtent l="19050" t="19050" r="28575" b="28575"/>
                  <wp:wrapNone/>
                  <wp:docPr id="12" name="Рисунок 11" descr="выноска 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носка 1.bmp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15144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72608" behindDoc="0" locked="0" layoutInCell="1" allowOverlap="1">
                      <wp:simplePos x="0" y="0"/>
                      <wp:positionH relativeFrom="column">
                        <wp:posOffset>2985135</wp:posOffset>
                      </wp:positionH>
                      <wp:positionV relativeFrom="paragraph">
                        <wp:posOffset>116205</wp:posOffset>
                      </wp:positionV>
                      <wp:extent cx="786765" cy="528320"/>
                      <wp:effectExtent l="13335" t="11430" r="9525" b="12700"/>
                      <wp:wrapNone/>
                      <wp:docPr id="68" name="Rectangle 4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86765" cy="528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41" o:spid="_x0000_s1026" style="position:absolute;margin-left:235.05pt;margin-top:9.15pt;width:61.95pt;height:41.6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" filled="f"/>
                  </w:pict>
                </mc:Fallback>
              </mc:AlternateContent>
            </w: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73632" behindDoc="0" locked="0" layoutInCell="1" allowOverlap="1">
                      <wp:simplePos x="0" y="0"/>
                      <wp:positionH relativeFrom="column">
                        <wp:posOffset>3769995</wp:posOffset>
                      </wp:positionH>
                      <wp:positionV relativeFrom="paragraph">
                        <wp:posOffset>71755</wp:posOffset>
                      </wp:positionV>
                      <wp:extent cx="419100" cy="0"/>
                      <wp:effectExtent l="7620" t="52705" r="20955" b="61595"/>
                      <wp:wrapNone/>
                      <wp:docPr id="67" name="AutoShape 4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191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42" o:spid="_x0000_s1026" type="#_x0000_t32" style="position:absolute;margin-left:296.85pt;margin-top:5.65pt;width:33pt;height:0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">
                      <v:stroke endarrow="block"/>
                    </v:shape>
                  </w:pict>
                </mc:Fallback>
              </mc:AlternateContent>
            </w: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83B10" w:rsidRDefault="00A83B1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83B10" w:rsidRDefault="00A83B1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83B10" w:rsidRDefault="00A83B1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83B10" w:rsidRDefault="00A83B1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B0BB2" w:rsidRDefault="00AB0BB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B0BB2" w:rsidRDefault="00AB0BB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B0BB2" w:rsidRDefault="00AB0BB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B0BB2" w:rsidRDefault="00AB0BB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D0963" w:rsidRDefault="00ED0963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D0963" w:rsidRDefault="00ED0963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D0963" w:rsidRDefault="00ED0963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C2AFE" w:rsidRDefault="00EC2AF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B0BB2" w:rsidRDefault="00AB0BB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17456E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</w:t>
            </w:r>
            <w:r w:rsidR="00EC7A0F">
              <w:rPr>
                <w:b/>
                <w:sz w:val="21"/>
                <w:szCs w:val="21"/>
              </w:rPr>
              <w:t>сштаб 1: 3000</w:t>
            </w:r>
          </w:p>
          <w:p w:rsidR="0017456E" w:rsidRPr="00041B92" w:rsidRDefault="0017456E" w:rsidP="0017456E">
            <w:pPr>
              <w:jc w:val="center"/>
              <w:rPr>
                <w:b/>
                <w:sz w:val="21"/>
                <w:szCs w:val="21"/>
              </w:rPr>
            </w:pPr>
          </w:p>
          <w:p w:rsidR="0017456E" w:rsidRPr="00D27172" w:rsidRDefault="0017456E" w:rsidP="0017456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17456E" w:rsidRPr="00041B92" w:rsidRDefault="0017456E" w:rsidP="0017456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38735</wp:posOffset>
                      </wp:positionV>
                      <wp:extent cx="161925" cy="95250"/>
                      <wp:effectExtent l="10795" t="10160" r="8255" b="8890"/>
                      <wp:wrapNone/>
                      <wp:docPr id="66" name="Rectangle 2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6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19" o:spid="_x0000_s1026" style="position:absolute;margin-left:23.35pt;margin-top:3.05pt;width:12.75pt;height:7.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" strokecolor="#f06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17456E" w:rsidRDefault="00A27AED" w:rsidP="0017456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33655</wp:posOffset>
                      </wp:positionV>
                      <wp:extent cx="161925" cy="95250"/>
                      <wp:effectExtent l="8890" t="14605" r="10160" b="13970"/>
                      <wp:wrapNone/>
                      <wp:docPr id="65" name="Rectangle 2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21" o:spid="_x0000_s1026" style="position:absolute;margin-left:23.2pt;margin-top:2.65pt;width:12.75pt;height:7.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" strokecolor="black [3213]" strokeweight="1pt"/>
                  </w:pict>
                </mc:Fallback>
              </mc:AlternateContent>
            </w:r>
            <w:r w:rsidR="0017456E">
              <w:rPr>
                <w:color w:val="000000"/>
                <w:sz w:val="21"/>
                <w:szCs w:val="21"/>
              </w:rPr>
              <w:t xml:space="preserve">               </w:t>
            </w:r>
            <w:r w:rsidR="0017456E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17456E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AA6E37" w:rsidRDefault="00A27AED" w:rsidP="0017456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67488" behindDoc="0" locked="0" layoutInCell="1" allowOverlap="1">
                      <wp:simplePos x="0" y="0"/>
                      <wp:positionH relativeFrom="column">
                        <wp:posOffset>292735</wp:posOffset>
                      </wp:positionH>
                      <wp:positionV relativeFrom="paragraph">
                        <wp:posOffset>59690</wp:posOffset>
                      </wp:positionV>
                      <wp:extent cx="161925" cy="95250"/>
                      <wp:effectExtent l="6985" t="12065" r="12065" b="6985"/>
                      <wp:wrapNone/>
                      <wp:docPr id="64" name="Rectangle 4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rgbClr val="4432C8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37" o:spid="_x0000_s1026" style="position:absolute;margin-left:23.05pt;margin-top:4.7pt;width:12.75pt;height:7.5pt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" strokecolor="#4432c8" strokeweight="1pt"/>
                  </w:pict>
                </mc:Fallback>
              </mc:AlternateContent>
            </w:r>
            <w:r w:rsidR="00AA6E37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17456E" w:rsidRDefault="0017456E" w:rsidP="0017456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>
                      <wp:simplePos x="0" y="0"/>
                      <wp:positionH relativeFrom="column">
                        <wp:posOffset>292735</wp:posOffset>
                      </wp:positionH>
                      <wp:positionV relativeFrom="paragraph">
                        <wp:posOffset>86360</wp:posOffset>
                      </wp:positionV>
                      <wp:extent cx="233045" cy="0"/>
                      <wp:effectExtent l="6985" t="10160" r="7620" b="8890"/>
                      <wp:wrapNone/>
                      <wp:docPr id="63" name="AutoShape 2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131DE7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22" o:spid="_x0000_s1026" type="#_x0000_t32" style="position:absolute;margin-left:23.05pt;margin-top:6.8pt;width:18.35pt;height:0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" strokecolor="#131de7" strokeweight="1pt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17456E" w:rsidRPr="00041B92" w:rsidRDefault="0017456E" w:rsidP="0017456E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 w:rsidR="000303F6">
              <w:rPr>
                <w:rFonts w:ascii="Arial" w:hAnsi="Arial" w:cs="Arial"/>
                <w:b/>
                <w:color w:val="0000CC"/>
                <w:sz w:val="19"/>
                <w:szCs w:val="19"/>
              </w:rPr>
              <w:t>38:06:070202</w:t>
            </w:r>
            <w:r w:rsidR="00EF771D"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 </w:t>
            </w:r>
            <w:r w:rsidRPr="0017456E">
              <w:rPr>
                <w:rFonts w:ascii="Arial" w:hAnsi="Arial" w:cs="Arial"/>
                <w:b/>
                <w:color w:val="2C1EE2"/>
                <w:sz w:val="19"/>
                <w:szCs w:val="19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17456E" w:rsidRPr="00041B92" w:rsidRDefault="0017456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 w:rsidR="00AA6E37">
              <w:rPr>
                <w:rFonts w:ascii="Arial" w:hAnsi="Arial" w:cs="Arial"/>
                <w:color w:val="000000" w:themeColor="text1"/>
                <w:sz w:val="20"/>
                <w:szCs w:val="20"/>
              </w:rPr>
              <w:t>38:06:070202:249</w:t>
            </w:r>
            <w:r w:rsidR="00FA1FD1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17456E" w:rsidRDefault="00A27AED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46990</wp:posOffset>
                      </wp:positionV>
                      <wp:extent cx="63500" cy="46355"/>
                      <wp:effectExtent l="8890" t="8890" r="13335" b="11430"/>
                      <wp:wrapNone/>
                      <wp:docPr id="62" name="Oval 2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0" y="0"/>
                                <a:ext cx="63500" cy="463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220" o:spid="_x0000_s1026" style="position:absolute;margin-left:23.2pt;margin-top:3.7pt;width:5pt;height:3.65pt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" fillcolor="black"/>
                  </w:pict>
                </mc:Fallback>
              </mc:AlternateContent>
            </w:r>
            <w:r w:rsidR="0017456E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17456E">
              <w:rPr>
                <w:color w:val="000000" w:themeColor="text1"/>
                <w:sz w:val="21"/>
                <w:szCs w:val="21"/>
              </w:rPr>
              <w:t xml:space="preserve"> </w:t>
            </w:r>
            <w:r w:rsidR="0017456E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17456E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17456E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17456E" w:rsidRDefault="0017456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C2AFE" w:rsidRDefault="00EC2AF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C2AFE" w:rsidRDefault="00EC2AF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C2AFE" w:rsidRDefault="00EC2AF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C2AFE" w:rsidRDefault="00EC2AF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E3D5B" w:rsidRDefault="00A27AED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78752" behindDoc="0" locked="0" layoutInCell="1" allowOverlap="1">
                      <wp:simplePos x="0" y="0"/>
                      <wp:positionH relativeFrom="column">
                        <wp:posOffset>3964305</wp:posOffset>
                      </wp:positionH>
                      <wp:positionV relativeFrom="paragraph">
                        <wp:posOffset>114935</wp:posOffset>
                      </wp:positionV>
                      <wp:extent cx="1057275" cy="276225"/>
                      <wp:effectExtent l="1905" t="635" r="0" b="0"/>
                      <wp:wrapNone/>
                      <wp:docPr id="61" name="Rectangle 4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57275" cy="276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3339E" w:rsidRPr="005F0F3F" w:rsidRDefault="0053339E" w:rsidP="005F0F3F">
                                  <w:pPr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  <w:t xml:space="preserve">      Выноска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46" o:spid="_x0000_s1035" style="position:absolute;margin-left:312.15pt;margin-top:9.05pt;width:83.25pt;height:21.75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" filled="f" stroked="f">
                      <v:textbox>
                        <w:txbxContent>
                          <w:p w:rsidR="0053339E" w:rsidRPr="005F0F3F" w:rsidRDefault="0053339E" w:rsidP="005F0F3F">
                            <w:pPr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  <w:t xml:space="preserve">      Выноска 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>
                      <wp:simplePos x="0" y="0"/>
                      <wp:positionH relativeFrom="column">
                        <wp:posOffset>356235</wp:posOffset>
                      </wp:positionH>
                      <wp:positionV relativeFrom="paragraph">
                        <wp:posOffset>119380</wp:posOffset>
                      </wp:positionV>
                      <wp:extent cx="565785" cy="236855"/>
                      <wp:effectExtent l="13335" t="5080" r="11430" b="5715"/>
                      <wp:wrapNone/>
                      <wp:docPr id="60" name="Rectangle 2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65785" cy="2368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3339E" w:rsidRPr="00173D1D" w:rsidRDefault="0053339E" w:rsidP="005C5B40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173D1D">
                                    <w:rPr>
                                      <w:sz w:val="18"/>
                                      <w:szCs w:val="18"/>
                                    </w:rPr>
                                    <w:t>Лист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30" o:spid="_x0000_s1036" style="position:absolute;margin-left:28.05pt;margin-top:9.4pt;width:44.55pt;height:18.6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">
                      <v:textbox>
                        <w:txbxContent>
                          <w:p w:rsidR="0053339E" w:rsidRPr="00173D1D" w:rsidRDefault="0053339E" w:rsidP="005C5B4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173D1D">
                              <w:rPr>
                                <w:sz w:val="18"/>
                                <w:szCs w:val="18"/>
                              </w:rPr>
                              <w:t>Лист 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6B7F9F">
              <w:rPr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02900" behindDoc="0" locked="0" layoutInCell="1" allowOverlap="1">
                  <wp:simplePos x="0" y="0"/>
                  <wp:positionH relativeFrom="column">
                    <wp:posOffset>230505</wp:posOffset>
                  </wp:positionH>
                  <wp:positionV relativeFrom="paragraph">
                    <wp:posOffset>14605</wp:posOffset>
                  </wp:positionV>
                  <wp:extent cx="5867400" cy="7239000"/>
                  <wp:effectExtent l="38100" t="19050" r="19050" b="19050"/>
                  <wp:wrapNone/>
                  <wp:docPr id="8" name="Рисунок 7" descr="Лист 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2.bmp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67400" cy="7239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5F0F3F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drawing>
                <wp:anchor distT="0" distB="0" distL="114300" distR="114300" simplePos="0" relativeHeight="251975680" behindDoc="0" locked="0" layoutInCell="1" allowOverlap="1">
                  <wp:simplePos x="0" y="0"/>
                  <wp:positionH relativeFrom="column">
                    <wp:posOffset>3678555</wp:posOffset>
                  </wp:positionH>
                  <wp:positionV relativeFrom="paragraph">
                    <wp:posOffset>31750</wp:posOffset>
                  </wp:positionV>
                  <wp:extent cx="1609725" cy="1524000"/>
                  <wp:effectExtent l="19050" t="19050" r="28575" b="19050"/>
                  <wp:wrapNone/>
                  <wp:docPr id="13" name="Рисунок 12" descr="выноска 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носка 2.bmp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1524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903F2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79776" behindDoc="0" locked="0" layoutInCell="1" allowOverlap="1">
                      <wp:simplePos x="0" y="0"/>
                      <wp:positionH relativeFrom="column">
                        <wp:posOffset>2592705</wp:posOffset>
                      </wp:positionH>
                      <wp:positionV relativeFrom="paragraph">
                        <wp:posOffset>135255</wp:posOffset>
                      </wp:positionV>
                      <wp:extent cx="638175" cy="243205"/>
                      <wp:effectExtent l="1905" t="1905" r="0" b="2540"/>
                      <wp:wrapNone/>
                      <wp:docPr id="59" name="Rectangle 4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38175" cy="2432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3339E" w:rsidRPr="005F0F3F" w:rsidRDefault="0053339E" w:rsidP="005F0F3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</w:pPr>
                                  <w:r w:rsidRPr="005F0F3F"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  <w:t>:2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47" o:spid="_x0000_s1037" style="position:absolute;margin-left:204.15pt;margin-top:10.65pt;width:50.25pt;height:19.15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" filled="f" stroked="f">
                      <v:textbox>
                        <w:txbxContent>
                          <w:p w:rsidR="0053339E" w:rsidRPr="005F0F3F" w:rsidRDefault="0053339E" w:rsidP="005F0F3F">
                            <w:pPr>
                              <w:jc w:val="center"/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  <w:r w:rsidRPr="005F0F3F"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  <w:t>:2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76704" behindDoc="0" locked="0" layoutInCell="1" allowOverlap="1">
                      <wp:simplePos x="0" y="0"/>
                      <wp:positionH relativeFrom="column">
                        <wp:posOffset>2520315</wp:posOffset>
                      </wp:positionH>
                      <wp:positionV relativeFrom="paragraph">
                        <wp:posOffset>76200</wp:posOffset>
                      </wp:positionV>
                      <wp:extent cx="786765" cy="528320"/>
                      <wp:effectExtent l="5715" t="9525" r="7620" b="5080"/>
                      <wp:wrapNone/>
                      <wp:docPr id="58" name="Rectangle 4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86765" cy="528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44" o:spid="_x0000_s1026" style="position:absolute;margin-left:198.45pt;margin-top:6pt;width:61.95pt;height:41.6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" filled="f"/>
                  </w:pict>
                </mc:Fallback>
              </mc:AlternateContent>
            </w:r>
          </w:p>
          <w:p w:rsidR="00FB5ADC" w:rsidRDefault="00FB5ADC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77728" behindDoc="0" locked="0" layoutInCell="1" allowOverlap="1">
                      <wp:simplePos x="0" y="0"/>
                      <wp:positionH relativeFrom="column">
                        <wp:posOffset>3305175</wp:posOffset>
                      </wp:positionH>
                      <wp:positionV relativeFrom="paragraph">
                        <wp:posOffset>26670</wp:posOffset>
                      </wp:positionV>
                      <wp:extent cx="363855" cy="0"/>
                      <wp:effectExtent l="9525" t="55245" r="17145" b="59055"/>
                      <wp:wrapNone/>
                      <wp:docPr id="57" name="AutoShape 4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6385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45" o:spid="_x0000_s1026" type="#_x0000_t32" style="position:absolute;margin-left:260.25pt;margin-top:2.1pt;width:28.65pt;height:0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">
                      <v:stroke endarrow="block"/>
                    </v:shape>
                  </w:pict>
                </mc:Fallback>
              </mc:AlternateContent>
            </w: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3D1D" w:rsidRDefault="00173D1D" w:rsidP="00173D1D">
            <w:pPr>
              <w:rPr>
                <w:b/>
                <w:sz w:val="21"/>
                <w:szCs w:val="21"/>
              </w:rPr>
            </w:pPr>
          </w:p>
          <w:p w:rsidR="00173D1D" w:rsidRDefault="00EC7A0F" w:rsidP="00EC7A0F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C7A0F" w:rsidRPr="005F0F3F" w:rsidRDefault="00F661FB" w:rsidP="00EC7A0F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EC7A0F" w:rsidRPr="00D27172" w:rsidRDefault="00EC7A0F" w:rsidP="00EC7A0F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EC7A0F" w:rsidRPr="00041B92" w:rsidRDefault="00EC7A0F" w:rsidP="00EC7A0F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38735</wp:posOffset>
                      </wp:positionV>
                      <wp:extent cx="161925" cy="95250"/>
                      <wp:effectExtent l="10795" t="10160" r="8255" b="8890"/>
                      <wp:wrapNone/>
                      <wp:docPr id="56" name="Rectangle 3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6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88" o:spid="_x0000_s1026" style="position:absolute;margin-left:23.35pt;margin-top:3.05pt;width:12.75pt;height:7.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" strokecolor="#f06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EC7A0F" w:rsidRDefault="00A27AED" w:rsidP="00EC7A0F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22432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33655</wp:posOffset>
                      </wp:positionV>
                      <wp:extent cx="161925" cy="95250"/>
                      <wp:effectExtent l="8890" t="14605" r="10160" b="13970"/>
                      <wp:wrapNone/>
                      <wp:docPr id="55" name="Rectangle 3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90" o:spid="_x0000_s1026" style="position:absolute;margin-left:23.2pt;margin-top:2.65pt;width:12.75pt;height:7.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" strokecolor="black [3213]" strokeweight="1pt"/>
                  </w:pict>
                </mc:Fallback>
              </mc:AlternateContent>
            </w:r>
            <w:r w:rsidR="00EC7A0F">
              <w:rPr>
                <w:color w:val="000000"/>
                <w:sz w:val="21"/>
                <w:szCs w:val="21"/>
              </w:rPr>
              <w:t xml:space="preserve">               </w:t>
            </w:r>
            <w:r w:rsidR="00EC7A0F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EC7A0F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6B7F9F" w:rsidRDefault="00A27AED" w:rsidP="00EC7A0F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69536" behindDoc="0" locked="0" layoutInCell="1" allowOverlap="1">
                      <wp:simplePos x="0" y="0"/>
                      <wp:positionH relativeFrom="column">
                        <wp:posOffset>292735</wp:posOffset>
                      </wp:positionH>
                      <wp:positionV relativeFrom="paragraph">
                        <wp:posOffset>59690</wp:posOffset>
                      </wp:positionV>
                      <wp:extent cx="161925" cy="95250"/>
                      <wp:effectExtent l="6985" t="12065" r="12065" b="6985"/>
                      <wp:wrapNone/>
                      <wp:docPr id="54" name="Rectangle 4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rgbClr val="4432C8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38" o:spid="_x0000_s1026" style="position:absolute;margin-left:23.05pt;margin-top:4.7pt;width:12.75pt;height:7.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" strokecolor="#4432c8" strokeweight="1pt"/>
                  </w:pict>
                </mc:Fallback>
              </mc:AlternateContent>
            </w:r>
            <w:r w:rsidR="006B7F9F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EC7A0F" w:rsidRDefault="00EC7A0F" w:rsidP="00EC7A0F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23456" behindDoc="0" locked="0" layoutInCell="1" allowOverlap="1">
                      <wp:simplePos x="0" y="0"/>
                      <wp:positionH relativeFrom="column">
                        <wp:posOffset>292735</wp:posOffset>
                      </wp:positionH>
                      <wp:positionV relativeFrom="paragraph">
                        <wp:posOffset>86360</wp:posOffset>
                      </wp:positionV>
                      <wp:extent cx="233045" cy="0"/>
                      <wp:effectExtent l="6985" t="10160" r="7620" b="8890"/>
                      <wp:wrapNone/>
                      <wp:docPr id="53" name="AutoShape 3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131DE7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91" o:spid="_x0000_s1026" type="#_x0000_t32" style="position:absolute;margin-left:23.05pt;margin-top:6.8pt;width:18.35pt;height:0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" strokecolor="#131de7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EC7A0F" w:rsidRPr="00041B92" w:rsidRDefault="00EC7A0F" w:rsidP="00EC7A0F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38:06:070202 </w:t>
            </w:r>
            <w:r w:rsidRPr="0017456E">
              <w:rPr>
                <w:rFonts w:ascii="Arial" w:hAnsi="Arial" w:cs="Arial"/>
                <w:b/>
                <w:color w:val="2C1EE2"/>
                <w:sz w:val="19"/>
                <w:szCs w:val="19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EC7A0F" w:rsidRPr="00041B92" w:rsidRDefault="00EC7A0F" w:rsidP="00EC7A0F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38:06:070202:326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EC7A0F" w:rsidRDefault="00A27AED" w:rsidP="00EC7A0F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46990</wp:posOffset>
                      </wp:positionV>
                      <wp:extent cx="63500" cy="46355"/>
                      <wp:effectExtent l="8890" t="8890" r="13335" b="11430"/>
                      <wp:wrapNone/>
                      <wp:docPr id="52" name="Oval 3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0" y="0"/>
                                <a:ext cx="63500" cy="463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389" o:spid="_x0000_s1026" style="position:absolute;margin-left:23.2pt;margin-top:3.7pt;width:5pt;height:3.65pt;flip:y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" fillcolor="black"/>
                  </w:pict>
                </mc:Fallback>
              </mc:AlternateContent>
            </w:r>
            <w:r w:rsidR="00EC7A0F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EC7A0F">
              <w:rPr>
                <w:color w:val="000000" w:themeColor="text1"/>
                <w:sz w:val="21"/>
                <w:szCs w:val="21"/>
              </w:rPr>
              <w:t xml:space="preserve"> </w:t>
            </w:r>
            <w:r w:rsidR="00EC7A0F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EC7A0F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EC7A0F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EC7A0F" w:rsidRDefault="00EC7A0F" w:rsidP="00EC7A0F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3D1D" w:rsidRDefault="00173D1D" w:rsidP="00EC7A0F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</w:p>
          <w:p w:rsidR="00EC7A0F" w:rsidRDefault="00EC7A0F" w:rsidP="00EC7A0F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</w:p>
          <w:p w:rsidR="006A5E11" w:rsidRDefault="006A5E11" w:rsidP="00EC7A0F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E3D5B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83872" behindDoc="0" locked="0" layoutInCell="1" allowOverlap="1">
                      <wp:simplePos x="0" y="0"/>
                      <wp:positionH relativeFrom="column">
                        <wp:posOffset>2842260</wp:posOffset>
                      </wp:positionH>
                      <wp:positionV relativeFrom="paragraph">
                        <wp:posOffset>-4445</wp:posOffset>
                      </wp:positionV>
                      <wp:extent cx="1009650" cy="309880"/>
                      <wp:effectExtent l="3810" t="0" r="0" b="0"/>
                      <wp:wrapNone/>
                      <wp:docPr id="51" name="Rectangle 4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09650" cy="3098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3339E" w:rsidRPr="006A5E11" w:rsidRDefault="0053339E">
                                  <w:pPr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  <w:t xml:space="preserve">  </w:t>
                                  </w:r>
                                  <w:r w:rsidRPr="006A5E11"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  <w:t>Выноска 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50" o:spid="_x0000_s1038" style="position:absolute;margin-left:223.8pt;margin-top:-.35pt;width:79.5pt;height:24.4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" filled="f" stroked="f">
                      <v:textbox>
                        <w:txbxContent>
                          <w:p w:rsidR="0053339E" w:rsidRPr="006A5E11" w:rsidRDefault="0053339E">
                            <w:pPr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  <w:t xml:space="preserve">  </w:t>
                            </w:r>
                            <w:r w:rsidRPr="006A5E11"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  <w:t>Выноска 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1040EC">
              <w:rPr>
                <w:noProof/>
                <w:color w:val="000000" w:themeColor="text1"/>
                <w:sz w:val="21"/>
                <w:szCs w:val="21"/>
              </w:rPr>
              <w:drawing>
                <wp:anchor distT="0" distB="0" distL="114300" distR="114300" simplePos="0" relativeHeight="251601875" behindDoc="0" locked="0" layoutInCell="1" allowOverlap="1">
                  <wp:simplePos x="0" y="0"/>
                  <wp:positionH relativeFrom="column">
                    <wp:posOffset>220980</wp:posOffset>
                  </wp:positionH>
                  <wp:positionV relativeFrom="paragraph">
                    <wp:posOffset>-4445</wp:posOffset>
                  </wp:positionV>
                  <wp:extent cx="5876925" cy="7239000"/>
                  <wp:effectExtent l="19050" t="19050" r="28575" b="19050"/>
                  <wp:wrapNone/>
                  <wp:docPr id="10" name="Рисунок 9" descr="Лист 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3.bmp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6925" cy="7239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7456E" w:rsidRDefault="006A5E11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980800" behindDoc="0" locked="0" layoutInCell="1" allowOverlap="1">
                  <wp:simplePos x="0" y="0"/>
                  <wp:positionH relativeFrom="column">
                    <wp:posOffset>2373630</wp:posOffset>
                  </wp:positionH>
                  <wp:positionV relativeFrom="paragraph">
                    <wp:posOffset>13335</wp:posOffset>
                  </wp:positionV>
                  <wp:extent cx="1612900" cy="1524000"/>
                  <wp:effectExtent l="19050" t="19050" r="25400" b="19050"/>
                  <wp:wrapNone/>
                  <wp:docPr id="15" name="Рисунок 14" descr="выноска 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носка 3.bmp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900" cy="1524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="00A27AED"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21590</wp:posOffset>
                      </wp:positionV>
                      <wp:extent cx="565785" cy="236855"/>
                      <wp:effectExtent l="8890" t="12065" r="6350" b="8255"/>
                      <wp:wrapNone/>
                      <wp:docPr id="50" name="Rectangle 2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65785" cy="2368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3339E" w:rsidRDefault="0053339E" w:rsidP="009D2274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Лист 3</w:t>
                                  </w:r>
                                </w:p>
                                <w:p w:rsidR="0053339E" w:rsidRPr="0017456E" w:rsidRDefault="0053339E" w:rsidP="009D2274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36" o:spid="_x0000_s1039" style="position:absolute;margin-left:23.2pt;margin-top:1.7pt;width:44.55pt;height:18.6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">
                      <v:textbox>
                        <w:txbxContent>
                          <w:p w:rsidR="0053339E" w:rsidRDefault="0053339E" w:rsidP="009D2274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Лист 3</w:t>
                            </w:r>
                          </w:p>
                          <w:p w:rsidR="0053339E" w:rsidRPr="0017456E" w:rsidRDefault="0053339E" w:rsidP="009D2274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81824" behindDoc="0" locked="0" layoutInCell="1" allowOverlap="1">
                      <wp:simplePos x="0" y="0"/>
                      <wp:positionH relativeFrom="column">
                        <wp:posOffset>4110990</wp:posOffset>
                      </wp:positionH>
                      <wp:positionV relativeFrom="paragraph">
                        <wp:posOffset>88265</wp:posOffset>
                      </wp:positionV>
                      <wp:extent cx="727710" cy="509905"/>
                      <wp:effectExtent l="5715" t="12065" r="9525" b="11430"/>
                      <wp:wrapNone/>
                      <wp:docPr id="49" name="Rectangle 4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7710" cy="50990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48" o:spid="_x0000_s1026" style="position:absolute;margin-left:323.7pt;margin-top:6.95pt;width:57.3pt;height:40.15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" filled="f"/>
                  </w:pict>
                </mc:Fallback>
              </mc:AlternateContent>
            </w: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82848" behindDoc="0" locked="0" layoutInCell="1" allowOverlap="1">
                      <wp:simplePos x="0" y="0"/>
                      <wp:positionH relativeFrom="column">
                        <wp:posOffset>3985260</wp:posOffset>
                      </wp:positionH>
                      <wp:positionV relativeFrom="paragraph">
                        <wp:posOffset>23495</wp:posOffset>
                      </wp:positionV>
                      <wp:extent cx="125730" cy="9525"/>
                      <wp:effectExtent l="13335" t="42545" r="22860" b="62230"/>
                      <wp:wrapNone/>
                      <wp:docPr id="48" name="AutoShape 4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5730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49" o:spid="_x0000_s1026" type="#_x0000_t32" style="position:absolute;margin-left:313.8pt;margin-top:1.85pt;width:9.9pt;height:.75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">
                      <v:stroke endarrow="block"/>
                    </v:shape>
                  </w:pict>
                </mc:Fallback>
              </mc:AlternateContent>
            </w: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26666C">
            <w:pPr>
              <w:rPr>
                <w:color w:val="000000" w:themeColor="text1"/>
                <w:sz w:val="21"/>
                <w:szCs w:val="21"/>
              </w:rPr>
            </w:pPr>
          </w:p>
          <w:p w:rsidR="001040EC" w:rsidRDefault="001040EC" w:rsidP="001040EC">
            <w:pPr>
              <w:rPr>
                <w:color w:val="000000" w:themeColor="text1"/>
                <w:sz w:val="21"/>
                <w:szCs w:val="21"/>
              </w:rPr>
            </w:pPr>
          </w:p>
          <w:p w:rsidR="00EE7B49" w:rsidRDefault="00EE7B49" w:rsidP="001040EC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E7B49" w:rsidRDefault="00EE7B49" w:rsidP="00EE7B4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</w:t>
            </w:r>
          </w:p>
          <w:p w:rsidR="00EE7B49" w:rsidRPr="00041B92" w:rsidRDefault="00EE7B49" w:rsidP="00EE7B49">
            <w:pPr>
              <w:autoSpaceDE w:val="0"/>
              <w:autoSpaceDN w:val="0"/>
              <w:adjustRightInd w:val="0"/>
              <w:rPr>
                <w:b/>
                <w:sz w:val="21"/>
                <w:szCs w:val="21"/>
              </w:rPr>
            </w:pPr>
          </w:p>
          <w:p w:rsidR="00EE7B49" w:rsidRPr="00D27172" w:rsidRDefault="00EE7B49" w:rsidP="00EE7B49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EE7B49" w:rsidRPr="00041B92" w:rsidRDefault="00EE7B49" w:rsidP="00EE7B49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38735</wp:posOffset>
                      </wp:positionV>
                      <wp:extent cx="161925" cy="95250"/>
                      <wp:effectExtent l="10795" t="10160" r="8255" b="8890"/>
                      <wp:wrapNone/>
                      <wp:docPr id="47" name="Rectangle 3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6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92" o:spid="_x0000_s1026" style="position:absolute;margin-left:23.35pt;margin-top:3.05pt;width:12.75pt;height:7.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" strokecolor="#f06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EE7B49" w:rsidRDefault="00A27AED" w:rsidP="00EE7B49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33655</wp:posOffset>
                      </wp:positionV>
                      <wp:extent cx="161925" cy="95250"/>
                      <wp:effectExtent l="8890" t="14605" r="10160" b="13970"/>
                      <wp:wrapNone/>
                      <wp:docPr id="46" name="Rectangle 3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94" o:spid="_x0000_s1026" style="position:absolute;margin-left:23.2pt;margin-top:2.65pt;width:12.75pt;height:7.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" strokecolor="black [3213]" strokeweight="1pt"/>
                  </w:pict>
                </mc:Fallback>
              </mc:AlternateContent>
            </w:r>
            <w:r w:rsidR="00EE7B49">
              <w:rPr>
                <w:color w:val="000000"/>
                <w:sz w:val="21"/>
                <w:szCs w:val="21"/>
              </w:rPr>
              <w:t xml:space="preserve">               </w:t>
            </w:r>
            <w:r w:rsidR="00EE7B49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EE7B49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1040EC" w:rsidRDefault="00A27AED" w:rsidP="00EE7B49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70560" behindDoc="0" locked="0" layoutInCell="1" allowOverlap="1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49530</wp:posOffset>
                      </wp:positionV>
                      <wp:extent cx="161925" cy="95250"/>
                      <wp:effectExtent l="14605" t="11430" r="13970" b="7620"/>
                      <wp:wrapNone/>
                      <wp:docPr id="45" name="Rectangle 4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rgbClr val="131DE7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39" o:spid="_x0000_s1026" style="position:absolute;margin-left:22.9pt;margin-top:3.9pt;width:12.75pt;height:7.5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" strokecolor="#131de7" strokeweight="1pt"/>
                  </w:pict>
                </mc:Fallback>
              </mc:AlternateContent>
            </w:r>
            <w:r w:rsidR="001040EC">
              <w:rPr>
                <w:color w:val="000000"/>
                <w:sz w:val="21"/>
                <w:szCs w:val="21"/>
              </w:rPr>
              <w:t xml:space="preserve">               -- граница кадастрового квартала;</w:t>
            </w:r>
          </w:p>
          <w:p w:rsidR="00EE7B49" w:rsidRDefault="00EE7B49" w:rsidP="00EE7B49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28576" behindDoc="0" locked="0" layoutInCell="1" allowOverlap="1">
                      <wp:simplePos x="0" y="0"/>
                      <wp:positionH relativeFrom="column">
                        <wp:posOffset>292735</wp:posOffset>
                      </wp:positionH>
                      <wp:positionV relativeFrom="paragraph">
                        <wp:posOffset>86360</wp:posOffset>
                      </wp:positionV>
                      <wp:extent cx="233045" cy="0"/>
                      <wp:effectExtent l="6985" t="10160" r="7620" b="8890"/>
                      <wp:wrapNone/>
                      <wp:docPr id="44" name="AutoShape 3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131DE7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95" o:spid="_x0000_s1026" type="#_x0000_t32" style="position:absolute;margin-left:23.05pt;margin-top:6.8pt;width:18.35pt;height:0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" strokecolor="#131de7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EE7B49" w:rsidRPr="00041B92" w:rsidRDefault="00EE7B49" w:rsidP="00EE7B49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38:06:070202 </w:t>
            </w:r>
            <w:r w:rsidRPr="0017456E">
              <w:rPr>
                <w:rFonts w:ascii="Arial" w:hAnsi="Arial" w:cs="Arial"/>
                <w:b/>
                <w:color w:val="2C1EE2"/>
                <w:sz w:val="19"/>
                <w:szCs w:val="19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EE7B49" w:rsidRPr="00041B92" w:rsidRDefault="00EE7B49" w:rsidP="00EE7B4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38:06:070202:492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EE7B49" w:rsidRDefault="00A27AED" w:rsidP="00EE7B4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26528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46990</wp:posOffset>
                      </wp:positionV>
                      <wp:extent cx="63500" cy="46355"/>
                      <wp:effectExtent l="8890" t="8890" r="13335" b="11430"/>
                      <wp:wrapNone/>
                      <wp:docPr id="43" name="Oval 3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0" y="0"/>
                                <a:ext cx="63500" cy="463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393" o:spid="_x0000_s1026" style="position:absolute;margin-left:23.2pt;margin-top:3.7pt;width:5pt;height:3.65pt;flip:y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" fillcolor="black"/>
                  </w:pict>
                </mc:Fallback>
              </mc:AlternateContent>
            </w:r>
            <w:r w:rsidR="00EE7B49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EE7B49">
              <w:rPr>
                <w:color w:val="000000" w:themeColor="text1"/>
                <w:sz w:val="21"/>
                <w:szCs w:val="21"/>
              </w:rPr>
              <w:t xml:space="preserve"> </w:t>
            </w:r>
            <w:r w:rsidR="00EE7B49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EE7B49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EE7B49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1B47A1" w:rsidRDefault="001B47A1" w:rsidP="001B47A1">
            <w:pPr>
              <w:jc w:val="center"/>
              <w:rPr>
                <w:b/>
                <w:sz w:val="21"/>
                <w:szCs w:val="21"/>
              </w:rPr>
            </w:pPr>
          </w:p>
          <w:p w:rsidR="00EE7B49" w:rsidRDefault="00EE7B49" w:rsidP="000E584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E7B49" w:rsidRDefault="00EE7B49" w:rsidP="000E584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57EF5" w:rsidRDefault="00557EF5" w:rsidP="000E584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D2274" w:rsidRDefault="00A27AED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887616" behindDoc="0" locked="0" layoutInCell="1" allowOverlap="1">
                      <wp:simplePos x="0" y="0"/>
                      <wp:positionH relativeFrom="column">
                        <wp:posOffset>456565</wp:posOffset>
                      </wp:positionH>
                      <wp:positionV relativeFrom="paragraph">
                        <wp:posOffset>135890</wp:posOffset>
                      </wp:positionV>
                      <wp:extent cx="619125" cy="247650"/>
                      <wp:effectExtent l="8890" t="12065" r="10160" b="6985"/>
                      <wp:wrapNone/>
                      <wp:docPr id="42" name="Rectangle 3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9125" cy="247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3339E" w:rsidRPr="00295889" w:rsidRDefault="0053339E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295889">
                                    <w:rPr>
                                      <w:sz w:val="20"/>
                                      <w:szCs w:val="20"/>
                                    </w:rPr>
                                    <w:t>Лист 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62" o:spid="_x0000_s1040" style="position:absolute;margin-left:35.95pt;margin-top:10.7pt;width:48.75pt;height:19.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">
                      <v:textbox>
                        <w:txbxContent>
                          <w:p w:rsidR="0053339E" w:rsidRPr="00295889" w:rsidRDefault="0053339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95889">
                              <w:rPr>
                                <w:sz w:val="20"/>
                                <w:szCs w:val="20"/>
                              </w:rPr>
                              <w:t>Лист 4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06B3F">
              <w:rPr>
                <w:noProof/>
                <w:color w:val="000000" w:themeColor="text1"/>
                <w:sz w:val="21"/>
                <w:szCs w:val="21"/>
              </w:rPr>
              <w:drawing>
                <wp:anchor distT="0" distB="0" distL="114300" distR="114300" simplePos="0" relativeHeight="251600850" behindDoc="0" locked="0" layoutInCell="1" allowOverlap="1">
                  <wp:simplePos x="0" y="0"/>
                  <wp:positionH relativeFrom="column">
                    <wp:posOffset>335280</wp:posOffset>
                  </wp:positionH>
                  <wp:positionV relativeFrom="paragraph">
                    <wp:posOffset>5080</wp:posOffset>
                  </wp:positionV>
                  <wp:extent cx="5876925" cy="7248525"/>
                  <wp:effectExtent l="19050" t="19050" r="28575" b="28575"/>
                  <wp:wrapNone/>
                  <wp:docPr id="14" name="Рисунок 13" descr="Лист 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4.bmp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6925" cy="72485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A01ED" w:rsidRDefault="007A01ED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EE7B49">
            <w:pPr>
              <w:rPr>
                <w:color w:val="000000" w:themeColor="text1"/>
                <w:sz w:val="21"/>
                <w:szCs w:val="21"/>
              </w:rPr>
            </w:pPr>
          </w:p>
          <w:p w:rsidR="003B7441" w:rsidRDefault="003B7441" w:rsidP="003B7441">
            <w:pPr>
              <w:jc w:val="center"/>
              <w:rPr>
                <w:b/>
                <w:sz w:val="21"/>
                <w:szCs w:val="21"/>
              </w:rPr>
            </w:pPr>
          </w:p>
          <w:p w:rsidR="00EE7B49" w:rsidRDefault="00EE7B49" w:rsidP="003B7441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E7B49" w:rsidRPr="003B7441" w:rsidRDefault="00EE7B49" w:rsidP="00EE7B4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EE7B49" w:rsidRPr="00D27172" w:rsidRDefault="00EE7B49" w:rsidP="00EE7B49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EE7B49" w:rsidRPr="00041B92" w:rsidRDefault="00EE7B49" w:rsidP="00EE7B49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30624" behindDoc="0" locked="0" layoutInCell="1" allowOverlap="1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38735</wp:posOffset>
                      </wp:positionV>
                      <wp:extent cx="161925" cy="95250"/>
                      <wp:effectExtent l="10795" t="10160" r="8255" b="8890"/>
                      <wp:wrapNone/>
                      <wp:docPr id="41" name="Rectangle 3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6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96" o:spid="_x0000_s1026" style="position:absolute;margin-left:23.35pt;margin-top:3.05pt;width:12.75pt;height:7.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" strokecolor="#f06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EE7B49" w:rsidRDefault="00A27AED" w:rsidP="00EE7B49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32672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33655</wp:posOffset>
                      </wp:positionV>
                      <wp:extent cx="161925" cy="95250"/>
                      <wp:effectExtent l="8890" t="14605" r="10160" b="13970"/>
                      <wp:wrapNone/>
                      <wp:docPr id="40" name="Rectangle 3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98" o:spid="_x0000_s1026" style="position:absolute;margin-left:23.2pt;margin-top:2.65pt;width:12.75pt;height:7.5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" strokecolor="black [3213]" strokeweight="1pt"/>
                  </w:pict>
                </mc:Fallback>
              </mc:AlternateContent>
            </w:r>
            <w:r w:rsidR="00EE7B49">
              <w:rPr>
                <w:color w:val="000000"/>
                <w:sz w:val="21"/>
                <w:szCs w:val="21"/>
              </w:rPr>
              <w:t xml:space="preserve">               </w:t>
            </w:r>
            <w:r w:rsidR="00EE7B49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EE7B49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EE7B49" w:rsidRDefault="00A27AED" w:rsidP="00EE7B49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34720" behindDoc="0" locked="0" layoutInCell="1" allowOverlap="1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49530</wp:posOffset>
                      </wp:positionV>
                      <wp:extent cx="161925" cy="95250"/>
                      <wp:effectExtent l="14605" t="11430" r="13970" b="7620"/>
                      <wp:wrapNone/>
                      <wp:docPr id="39" name="Rectangle 4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rgbClr val="003399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00" o:spid="_x0000_s1026" style="position:absolute;margin-left:22.9pt;margin-top:3.9pt;width:12.75pt;height:7.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" strokecolor="#039" strokeweight="1pt"/>
                  </w:pict>
                </mc:Fallback>
              </mc:AlternateContent>
            </w:r>
            <w:r w:rsidR="00EE7B49">
              <w:rPr>
                <w:color w:val="000000"/>
                <w:sz w:val="21"/>
                <w:szCs w:val="21"/>
              </w:rPr>
              <w:t xml:space="preserve">               -- граница кадастрового квартала;</w:t>
            </w:r>
          </w:p>
          <w:p w:rsidR="003B7441" w:rsidRDefault="00EE7B49" w:rsidP="00EE7B49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33696" behindDoc="0" locked="0" layoutInCell="1" allowOverlap="1">
                      <wp:simplePos x="0" y="0"/>
                      <wp:positionH relativeFrom="column">
                        <wp:posOffset>292735</wp:posOffset>
                      </wp:positionH>
                      <wp:positionV relativeFrom="paragraph">
                        <wp:posOffset>86360</wp:posOffset>
                      </wp:positionV>
                      <wp:extent cx="233045" cy="0"/>
                      <wp:effectExtent l="6985" t="10160" r="7620" b="8890"/>
                      <wp:wrapNone/>
                      <wp:docPr id="38" name="AutoShape 3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131DE7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99" o:spid="_x0000_s1026" type="#_x0000_t32" style="position:absolute;margin-left:23.05pt;margin-top:6.8pt;width:18.35pt;height:0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" strokecolor="#131de7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3B7441" w:rsidRDefault="00A27AED" w:rsidP="00EE7B49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35744" behindDoc="0" locked="0" layoutInCell="1" allowOverlap="1">
                      <wp:simplePos x="0" y="0"/>
                      <wp:positionH relativeFrom="column">
                        <wp:posOffset>288925</wp:posOffset>
                      </wp:positionH>
                      <wp:positionV relativeFrom="paragraph">
                        <wp:posOffset>72390</wp:posOffset>
                      </wp:positionV>
                      <wp:extent cx="233045" cy="0"/>
                      <wp:effectExtent l="12700" t="15240" r="11430" b="13335"/>
                      <wp:wrapNone/>
                      <wp:docPr id="37" name="AutoShape 4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bg1">
                                    <a:lumMod val="65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01" o:spid="_x0000_s1026" type="#_x0000_t32" style="position:absolute;margin-left:22.75pt;margin-top:5.7pt;width:18.35pt;height:0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" strokecolor="#a5a5a5 [2092]" strokeweight="1pt"/>
                  </w:pict>
                </mc:Fallback>
              </mc:AlternateContent>
            </w:r>
            <w:r w:rsidR="003B7441">
              <w:rPr>
                <w:color w:val="000000"/>
                <w:sz w:val="21"/>
                <w:szCs w:val="21"/>
              </w:rPr>
              <w:t xml:space="preserve">                 -- граница населенного пункта; </w:t>
            </w:r>
          </w:p>
          <w:p w:rsidR="00EE7B49" w:rsidRPr="00041B92" w:rsidRDefault="00EE7B49" w:rsidP="00EE7B49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 w:rsidR="003B7441">
              <w:rPr>
                <w:rFonts w:ascii="Arial" w:hAnsi="Arial" w:cs="Arial"/>
                <w:b/>
                <w:color w:val="0000CC"/>
                <w:sz w:val="19"/>
                <w:szCs w:val="19"/>
              </w:rPr>
              <w:t>38:06:080607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 </w:t>
            </w:r>
            <w:r w:rsidRPr="0017456E">
              <w:rPr>
                <w:rFonts w:ascii="Arial" w:hAnsi="Arial" w:cs="Arial"/>
                <w:b/>
                <w:color w:val="2C1EE2"/>
                <w:sz w:val="19"/>
                <w:szCs w:val="19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EE7B49" w:rsidRPr="00041B92" w:rsidRDefault="00EE7B49" w:rsidP="00EE7B4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 w:rsidR="003B7441">
              <w:rPr>
                <w:rFonts w:ascii="Arial" w:hAnsi="Arial" w:cs="Arial"/>
                <w:color w:val="000000" w:themeColor="text1"/>
                <w:sz w:val="20"/>
                <w:szCs w:val="20"/>
              </w:rPr>
              <w:t>38:06:000000:112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EE7B49" w:rsidRDefault="00A27AED" w:rsidP="00EE7B4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31648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46990</wp:posOffset>
                      </wp:positionV>
                      <wp:extent cx="63500" cy="46355"/>
                      <wp:effectExtent l="8890" t="8890" r="13335" b="11430"/>
                      <wp:wrapNone/>
                      <wp:docPr id="36" name="Oval 3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0" y="0"/>
                                <a:ext cx="63500" cy="463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397" o:spid="_x0000_s1026" style="position:absolute;margin-left:23.2pt;margin-top:3.7pt;width:5pt;height:3.65pt;flip:y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" fillcolor="black"/>
                  </w:pict>
                </mc:Fallback>
              </mc:AlternateContent>
            </w:r>
            <w:r w:rsidR="00EE7B49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EE7B49">
              <w:rPr>
                <w:color w:val="000000" w:themeColor="text1"/>
                <w:sz w:val="21"/>
                <w:szCs w:val="21"/>
              </w:rPr>
              <w:t xml:space="preserve"> </w:t>
            </w:r>
            <w:r w:rsidR="00EE7B49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EE7B49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EE7B49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EE7B49" w:rsidRDefault="00EE7B49" w:rsidP="00EE7B49">
            <w:pPr>
              <w:jc w:val="center"/>
              <w:rPr>
                <w:b/>
                <w:sz w:val="21"/>
                <w:szCs w:val="21"/>
              </w:rPr>
            </w:pPr>
          </w:p>
          <w:p w:rsidR="00EE7B49" w:rsidRDefault="00EE7B49" w:rsidP="00EE7B4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E7B49" w:rsidRDefault="00EE7B49" w:rsidP="00EE7B4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 xml:space="preserve">    </w:t>
            </w:r>
          </w:p>
          <w:p w:rsidR="001B47A1" w:rsidRDefault="00A27AED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893760" behindDoc="0" locked="0" layoutInCell="1" allowOverlap="1">
                      <wp:simplePos x="0" y="0"/>
                      <wp:positionH relativeFrom="column">
                        <wp:posOffset>450850</wp:posOffset>
                      </wp:positionH>
                      <wp:positionV relativeFrom="paragraph">
                        <wp:posOffset>95885</wp:posOffset>
                      </wp:positionV>
                      <wp:extent cx="619125" cy="247650"/>
                      <wp:effectExtent l="12700" t="10160" r="6350" b="8890"/>
                      <wp:wrapNone/>
                      <wp:docPr id="35" name="Rectangle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9125" cy="247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3339E" w:rsidRPr="00295889" w:rsidRDefault="0053339E" w:rsidP="00295889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Лист 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67" o:spid="_x0000_s1041" style="position:absolute;margin-left:35.5pt;margin-top:7.55pt;width:48.75pt;height:19.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">
                      <v:textbox>
                        <w:txbxContent>
                          <w:p w:rsidR="0053339E" w:rsidRPr="00295889" w:rsidRDefault="0053339E" w:rsidP="0029588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Лист 5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E5A8B">
              <w:rPr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599825" behindDoc="0" locked="0" layoutInCell="1" allowOverlap="1">
                  <wp:simplePos x="0" y="0"/>
                  <wp:positionH relativeFrom="column">
                    <wp:posOffset>332105</wp:posOffset>
                  </wp:positionH>
                  <wp:positionV relativeFrom="paragraph">
                    <wp:posOffset>-4445</wp:posOffset>
                  </wp:positionV>
                  <wp:extent cx="5880100" cy="7258050"/>
                  <wp:effectExtent l="19050" t="19050" r="25400" b="19050"/>
                  <wp:wrapNone/>
                  <wp:docPr id="1" name="Рисунок 0" descr="Лист 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5.bmp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0100" cy="72580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A27AED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85920" behindDoc="0" locked="0" layoutInCell="1" allowOverlap="1">
                      <wp:simplePos x="0" y="0"/>
                      <wp:positionH relativeFrom="column">
                        <wp:posOffset>350520</wp:posOffset>
                      </wp:positionH>
                      <wp:positionV relativeFrom="paragraph">
                        <wp:posOffset>66040</wp:posOffset>
                      </wp:positionV>
                      <wp:extent cx="2299335" cy="1761490"/>
                      <wp:effectExtent l="7620" t="8890" r="7620" b="10795"/>
                      <wp:wrapNone/>
                      <wp:docPr id="34" name="Rectangle 4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99335" cy="17614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51" o:spid="_x0000_s1026" style="position:absolute;margin-left:27.6pt;margin-top:5.2pt;width:181.05pt;height:138.7pt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" filled="f"/>
                  </w:pict>
                </mc:Fallback>
              </mc:AlternateContent>
            </w: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D812FC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drawing>
                <wp:anchor distT="0" distB="0" distL="114300" distR="114300" simplePos="0" relativeHeight="251984896" behindDoc="0" locked="0" layoutInCell="1" allowOverlap="1">
                  <wp:simplePos x="0" y="0"/>
                  <wp:positionH relativeFrom="column">
                    <wp:posOffset>2811780</wp:posOffset>
                  </wp:positionH>
                  <wp:positionV relativeFrom="paragraph">
                    <wp:posOffset>635</wp:posOffset>
                  </wp:positionV>
                  <wp:extent cx="3933825" cy="2514600"/>
                  <wp:effectExtent l="19050" t="19050" r="28575" b="19050"/>
                  <wp:wrapNone/>
                  <wp:docPr id="16" name="Рисунок 15" descr="ВЫНОСКА 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НОСКА 4.bmp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3825" cy="251460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A27AED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86944" behindDoc="0" locked="0" layoutInCell="1" allowOverlap="1">
                      <wp:simplePos x="0" y="0"/>
                      <wp:positionH relativeFrom="column">
                        <wp:posOffset>2647950</wp:posOffset>
                      </wp:positionH>
                      <wp:positionV relativeFrom="paragraph">
                        <wp:posOffset>92075</wp:posOffset>
                      </wp:positionV>
                      <wp:extent cx="211455" cy="0"/>
                      <wp:effectExtent l="9525" t="53975" r="17145" b="60325"/>
                      <wp:wrapNone/>
                      <wp:docPr id="33" name="AutoShape 4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145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52" o:spid="_x0000_s1026" type="#_x0000_t32" style="position:absolute;margin-left:208.5pt;margin-top:7.25pt;width:16.65pt;height:0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">
                      <v:stroke endarrow="block"/>
                    </v:shape>
                  </w:pict>
                </mc:Fallback>
              </mc:AlternateContent>
            </w: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832948">
            <w:pPr>
              <w:jc w:val="center"/>
              <w:rPr>
                <w:b/>
                <w:sz w:val="21"/>
                <w:szCs w:val="21"/>
              </w:rPr>
            </w:pPr>
          </w:p>
          <w:p w:rsidR="00D812FC" w:rsidRDefault="00D812FC" w:rsidP="00832948">
            <w:pPr>
              <w:jc w:val="center"/>
              <w:rPr>
                <w:b/>
                <w:sz w:val="21"/>
                <w:szCs w:val="21"/>
              </w:rPr>
            </w:pPr>
          </w:p>
          <w:p w:rsidR="00832948" w:rsidRDefault="00D812FC" w:rsidP="00D812FC">
            <w:pPr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 xml:space="preserve">                                                   </w:t>
            </w:r>
            <w:r w:rsidR="00832948">
              <w:rPr>
                <w:b/>
                <w:sz w:val="21"/>
                <w:szCs w:val="21"/>
              </w:rPr>
              <w:t>Масштаб 1: 3000</w:t>
            </w:r>
          </w:p>
          <w:p w:rsidR="00832948" w:rsidRPr="003B7441" w:rsidRDefault="00832948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832948" w:rsidRPr="00D27172" w:rsidRDefault="00832948" w:rsidP="00832948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832948" w:rsidRPr="00041B92" w:rsidRDefault="00832948" w:rsidP="00832948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37792" behindDoc="0" locked="0" layoutInCell="1" allowOverlap="1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38735</wp:posOffset>
                      </wp:positionV>
                      <wp:extent cx="161925" cy="95250"/>
                      <wp:effectExtent l="10795" t="10160" r="8255" b="8890"/>
                      <wp:wrapNone/>
                      <wp:docPr id="32" name="Rectangle 4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6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03" o:spid="_x0000_s1026" style="position:absolute;margin-left:23.35pt;margin-top:3.05pt;width:12.75pt;height:7.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" strokecolor="#f06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832948" w:rsidRDefault="00A27AED" w:rsidP="00832948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39840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33655</wp:posOffset>
                      </wp:positionV>
                      <wp:extent cx="161925" cy="95250"/>
                      <wp:effectExtent l="8890" t="14605" r="10160" b="13970"/>
                      <wp:wrapNone/>
                      <wp:docPr id="31" name="Rectangle 4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05" o:spid="_x0000_s1026" style="position:absolute;margin-left:23.2pt;margin-top:2.65pt;width:12.75pt;height:7.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" strokecolor="black [3213]" strokeweight="1pt"/>
                  </w:pict>
                </mc:Fallback>
              </mc:AlternateContent>
            </w:r>
            <w:r w:rsidR="00832948">
              <w:rPr>
                <w:color w:val="000000"/>
                <w:sz w:val="21"/>
                <w:szCs w:val="21"/>
              </w:rPr>
              <w:t xml:space="preserve">               </w:t>
            </w:r>
            <w:r w:rsidR="00832948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832948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832948" w:rsidRDefault="00A27AED" w:rsidP="00832948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41888" behindDoc="0" locked="0" layoutInCell="1" allowOverlap="1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49530</wp:posOffset>
                      </wp:positionV>
                      <wp:extent cx="161925" cy="95250"/>
                      <wp:effectExtent l="14605" t="11430" r="13970" b="7620"/>
                      <wp:wrapNone/>
                      <wp:docPr id="30" name="Rectangle 4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rgbClr val="003399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07" o:spid="_x0000_s1026" style="position:absolute;margin-left:22.9pt;margin-top:3.9pt;width:12.75pt;height:7.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" strokecolor="#039" strokeweight="1pt"/>
                  </w:pict>
                </mc:Fallback>
              </mc:AlternateContent>
            </w:r>
            <w:r w:rsidR="00832948">
              <w:rPr>
                <w:color w:val="000000"/>
                <w:sz w:val="21"/>
                <w:szCs w:val="21"/>
              </w:rPr>
              <w:t xml:space="preserve">               -- граница кадастрового квартала;</w:t>
            </w:r>
          </w:p>
          <w:p w:rsidR="00832948" w:rsidRDefault="00832948" w:rsidP="00832948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40864" behindDoc="0" locked="0" layoutInCell="1" allowOverlap="1">
                      <wp:simplePos x="0" y="0"/>
                      <wp:positionH relativeFrom="column">
                        <wp:posOffset>292735</wp:posOffset>
                      </wp:positionH>
                      <wp:positionV relativeFrom="paragraph">
                        <wp:posOffset>86360</wp:posOffset>
                      </wp:positionV>
                      <wp:extent cx="233045" cy="0"/>
                      <wp:effectExtent l="6985" t="10160" r="7620" b="8890"/>
                      <wp:wrapNone/>
                      <wp:docPr id="29" name="AutoShape 4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99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06" o:spid="_x0000_s1026" type="#_x0000_t32" style="position:absolute;margin-left:23.05pt;margin-top:6.8pt;width:18.35pt;height:0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" strokecolor="#009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832948" w:rsidRDefault="00A27AED" w:rsidP="00832948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42912" behindDoc="0" locked="0" layoutInCell="1" allowOverlap="1">
                      <wp:simplePos x="0" y="0"/>
                      <wp:positionH relativeFrom="column">
                        <wp:posOffset>288925</wp:posOffset>
                      </wp:positionH>
                      <wp:positionV relativeFrom="paragraph">
                        <wp:posOffset>72390</wp:posOffset>
                      </wp:positionV>
                      <wp:extent cx="233045" cy="0"/>
                      <wp:effectExtent l="12700" t="15240" r="11430" b="13335"/>
                      <wp:wrapNone/>
                      <wp:docPr id="28" name="AutoShape 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bg1">
                                    <a:lumMod val="5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08" o:spid="_x0000_s1026" type="#_x0000_t32" style="position:absolute;margin-left:22.75pt;margin-top:5.7pt;width:18.35pt;height:0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" strokecolor="#7f7f7f [1612]" strokeweight="1pt"/>
                  </w:pict>
                </mc:Fallback>
              </mc:AlternateContent>
            </w:r>
            <w:r w:rsidR="00832948">
              <w:rPr>
                <w:color w:val="000000"/>
                <w:sz w:val="21"/>
                <w:szCs w:val="21"/>
              </w:rPr>
              <w:t xml:space="preserve">                 -- граница населенного пункта; </w:t>
            </w:r>
          </w:p>
          <w:p w:rsidR="00832948" w:rsidRPr="00041B92" w:rsidRDefault="00832948" w:rsidP="00832948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>38:06:070301</w:t>
            </w:r>
            <w:r w:rsidRPr="0017456E">
              <w:rPr>
                <w:rFonts w:ascii="Arial" w:hAnsi="Arial" w:cs="Arial"/>
                <w:b/>
                <w:color w:val="2C1EE2"/>
                <w:sz w:val="19"/>
                <w:szCs w:val="19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832948" w:rsidRPr="00041B92" w:rsidRDefault="00832948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38:06:070301:495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832948" w:rsidRDefault="00A27AED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38816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46990</wp:posOffset>
                      </wp:positionV>
                      <wp:extent cx="63500" cy="46355"/>
                      <wp:effectExtent l="8890" t="8890" r="13335" b="11430"/>
                      <wp:wrapNone/>
                      <wp:docPr id="27" name="Oval 4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0" y="0"/>
                                <a:ext cx="63500" cy="463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404" o:spid="_x0000_s1026" style="position:absolute;margin-left:23.2pt;margin-top:3.7pt;width:5pt;height:3.65pt;flip:y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" fillcolor="black"/>
                  </w:pict>
                </mc:Fallback>
              </mc:AlternateContent>
            </w:r>
            <w:r w:rsidR="00832948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832948">
              <w:rPr>
                <w:color w:val="000000" w:themeColor="text1"/>
                <w:sz w:val="21"/>
                <w:szCs w:val="21"/>
              </w:rPr>
              <w:t xml:space="preserve"> </w:t>
            </w:r>
            <w:r w:rsidR="00832948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832948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832948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832948" w:rsidRDefault="00832948" w:rsidP="00832948">
            <w:pPr>
              <w:jc w:val="center"/>
              <w:rPr>
                <w:b/>
                <w:sz w:val="21"/>
                <w:szCs w:val="21"/>
              </w:rPr>
            </w:pPr>
          </w:p>
          <w:p w:rsidR="00832948" w:rsidRDefault="00832948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295889">
            <w:pPr>
              <w:jc w:val="center"/>
              <w:rPr>
                <w:b/>
                <w:sz w:val="21"/>
                <w:szCs w:val="21"/>
              </w:rPr>
            </w:pPr>
          </w:p>
          <w:p w:rsidR="00295889" w:rsidRDefault="00295889" w:rsidP="00295889">
            <w:pPr>
              <w:jc w:val="center"/>
              <w:rPr>
                <w:b/>
                <w:sz w:val="21"/>
                <w:szCs w:val="21"/>
              </w:rPr>
            </w:pPr>
          </w:p>
          <w:p w:rsidR="00295889" w:rsidRDefault="002E5A8B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598800" behindDoc="0" locked="0" layoutInCell="1" allowOverlap="1">
                  <wp:simplePos x="0" y="0"/>
                  <wp:positionH relativeFrom="column">
                    <wp:posOffset>220980</wp:posOffset>
                  </wp:positionH>
                  <wp:positionV relativeFrom="paragraph">
                    <wp:posOffset>5080</wp:posOffset>
                  </wp:positionV>
                  <wp:extent cx="5883275" cy="7267575"/>
                  <wp:effectExtent l="38100" t="19050" r="22225" b="28575"/>
                  <wp:wrapNone/>
                  <wp:docPr id="5" name="Рисунок 4" descr="Лист 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6.bmp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3275" cy="72675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="00A27AED"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02976" behindDoc="0" locked="0" layoutInCell="1" allowOverlap="1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90805</wp:posOffset>
                      </wp:positionV>
                      <wp:extent cx="619125" cy="247650"/>
                      <wp:effectExtent l="5080" t="5080" r="13970" b="13970"/>
                      <wp:wrapNone/>
                      <wp:docPr id="26" name="Rectangle 3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9125" cy="247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3339E" w:rsidRPr="00295889" w:rsidRDefault="0053339E" w:rsidP="00AA74FE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Лист 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74" o:spid="_x0000_s1042" style="position:absolute;margin-left:22.9pt;margin-top:7.15pt;width:48.75pt;height:19.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">
                      <v:textbox>
                        <w:txbxContent>
                          <w:p w:rsidR="0053339E" w:rsidRPr="00295889" w:rsidRDefault="0053339E" w:rsidP="00AA74F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Лист 6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95889"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  <w:r w:rsidR="00295889">
              <w:rPr>
                <w:color w:val="000000"/>
                <w:sz w:val="21"/>
                <w:szCs w:val="21"/>
              </w:rPr>
              <w:t xml:space="preserve">      </w:t>
            </w: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E5A8B" w:rsidRDefault="002E5A8B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E5A8B" w:rsidRDefault="002E5A8B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E5A8B" w:rsidRDefault="002E5A8B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E5A8B" w:rsidRDefault="002E5A8B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E5A8B" w:rsidRDefault="002E5A8B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E5A8B" w:rsidRDefault="002E5A8B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Pr="00481A84" w:rsidRDefault="00481A84" w:rsidP="00481A84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481A84" w:rsidRPr="003B7441" w:rsidRDefault="00481A84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481A84" w:rsidRPr="00D27172" w:rsidRDefault="00481A84" w:rsidP="00481A84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481A84" w:rsidRPr="00041B92" w:rsidRDefault="00481A84" w:rsidP="00481A84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44960" behindDoc="0" locked="0" layoutInCell="1" allowOverlap="1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38735</wp:posOffset>
                      </wp:positionV>
                      <wp:extent cx="161925" cy="95250"/>
                      <wp:effectExtent l="10795" t="10160" r="8255" b="8890"/>
                      <wp:wrapNone/>
                      <wp:docPr id="25" name="Rectangle 4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6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15" o:spid="_x0000_s1026" style="position:absolute;margin-left:23.35pt;margin-top:3.05pt;width:12.75pt;height:7.5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" strokecolor="#f06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481A84" w:rsidRDefault="00A27AED" w:rsidP="00481A84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47008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33655</wp:posOffset>
                      </wp:positionV>
                      <wp:extent cx="161925" cy="95250"/>
                      <wp:effectExtent l="8890" t="14605" r="10160" b="13970"/>
                      <wp:wrapNone/>
                      <wp:docPr id="24" name="Rectangle 4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17" o:spid="_x0000_s1026" style="position:absolute;margin-left:23.2pt;margin-top:2.65pt;width:12.75pt;height:7.5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" strokecolor="black [3213]" strokeweight="1pt"/>
                  </w:pict>
                </mc:Fallback>
              </mc:AlternateContent>
            </w:r>
            <w:r w:rsidR="00481A84">
              <w:rPr>
                <w:color w:val="000000"/>
                <w:sz w:val="21"/>
                <w:szCs w:val="21"/>
              </w:rPr>
              <w:t xml:space="preserve">               </w:t>
            </w:r>
            <w:r w:rsidR="00481A84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481A84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481A84" w:rsidRDefault="00A27AED" w:rsidP="00481A84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49056" behindDoc="0" locked="0" layoutInCell="1" allowOverlap="1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49530</wp:posOffset>
                      </wp:positionV>
                      <wp:extent cx="161925" cy="95250"/>
                      <wp:effectExtent l="14605" t="11430" r="13970" b="7620"/>
                      <wp:wrapNone/>
                      <wp:docPr id="23" name="Rectangle 4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rgbClr val="003399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19" o:spid="_x0000_s1026" style="position:absolute;margin-left:22.9pt;margin-top:3.9pt;width:12.75pt;height:7.5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" strokecolor="#039" strokeweight="1pt"/>
                  </w:pict>
                </mc:Fallback>
              </mc:AlternateContent>
            </w:r>
            <w:r w:rsidR="00481A84">
              <w:rPr>
                <w:color w:val="000000"/>
                <w:sz w:val="21"/>
                <w:szCs w:val="21"/>
              </w:rPr>
              <w:t xml:space="preserve">               -- граница кадастрового квартала;</w:t>
            </w:r>
          </w:p>
          <w:p w:rsidR="00481A84" w:rsidRDefault="00481A84" w:rsidP="00481A84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48032" behindDoc="0" locked="0" layoutInCell="1" allowOverlap="1">
                      <wp:simplePos x="0" y="0"/>
                      <wp:positionH relativeFrom="column">
                        <wp:posOffset>292735</wp:posOffset>
                      </wp:positionH>
                      <wp:positionV relativeFrom="paragraph">
                        <wp:posOffset>86360</wp:posOffset>
                      </wp:positionV>
                      <wp:extent cx="233045" cy="0"/>
                      <wp:effectExtent l="6985" t="10160" r="7620" b="8890"/>
                      <wp:wrapNone/>
                      <wp:docPr id="22" name="AutoShape 4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99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18" o:spid="_x0000_s1026" type="#_x0000_t32" style="position:absolute;margin-left:23.05pt;margin-top:6.8pt;width:18.35pt;height:0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" strokecolor="#009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481A84" w:rsidRDefault="00A27AED" w:rsidP="00481A84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50080" behindDoc="0" locked="0" layoutInCell="1" allowOverlap="1">
                      <wp:simplePos x="0" y="0"/>
                      <wp:positionH relativeFrom="column">
                        <wp:posOffset>288925</wp:posOffset>
                      </wp:positionH>
                      <wp:positionV relativeFrom="paragraph">
                        <wp:posOffset>72390</wp:posOffset>
                      </wp:positionV>
                      <wp:extent cx="233045" cy="0"/>
                      <wp:effectExtent l="12700" t="15240" r="11430" b="13335"/>
                      <wp:wrapNone/>
                      <wp:docPr id="21" name="AutoShape 4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bg1">
                                    <a:lumMod val="65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20" o:spid="_x0000_s1026" type="#_x0000_t32" style="position:absolute;margin-left:22.75pt;margin-top:5.7pt;width:18.35pt;height:0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" strokecolor="#a5a5a5 [2092]" strokeweight="1pt"/>
                  </w:pict>
                </mc:Fallback>
              </mc:AlternateContent>
            </w:r>
            <w:r w:rsidR="00481A84">
              <w:rPr>
                <w:color w:val="000000"/>
                <w:sz w:val="21"/>
                <w:szCs w:val="21"/>
              </w:rPr>
              <w:t xml:space="preserve">                 -- граница населенного пункта; </w:t>
            </w:r>
          </w:p>
          <w:p w:rsidR="00481A84" w:rsidRPr="00041B92" w:rsidRDefault="00481A84" w:rsidP="00481A84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>38:06:070301</w:t>
            </w:r>
            <w:r w:rsidRPr="0017456E">
              <w:rPr>
                <w:rFonts w:ascii="Arial" w:hAnsi="Arial" w:cs="Arial"/>
                <w:b/>
                <w:color w:val="2C1EE2"/>
                <w:sz w:val="19"/>
                <w:szCs w:val="19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481A84" w:rsidRPr="00041B92" w:rsidRDefault="00481A84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 w:rsidR="00B02990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38:06:070301:2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481A84" w:rsidRDefault="00A27AED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45984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46990</wp:posOffset>
                      </wp:positionV>
                      <wp:extent cx="63500" cy="46355"/>
                      <wp:effectExtent l="8890" t="8890" r="13335" b="11430"/>
                      <wp:wrapNone/>
                      <wp:docPr id="20" name="Oval 4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0" y="0"/>
                                <a:ext cx="63500" cy="463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416" o:spid="_x0000_s1026" style="position:absolute;margin-left:23.2pt;margin-top:3.7pt;width:5pt;height:3.65pt;flip:y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" fillcolor="black"/>
                  </w:pict>
                </mc:Fallback>
              </mc:AlternateContent>
            </w:r>
            <w:r w:rsidR="00481A84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481A84">
              <w:rPr>
                <w:color w:val="000000" w:themeColor="text1"/>
                <w:sz w:val="21"/>
                <w:szCs w:val="21"/>
              </w:rPr>
              <w:t xml:space="preserve"> </w:t>
            </w:r>
            <w:r w:rsidR="00481A84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481A84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481A84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832948" w:rsidRDefault="00832948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29588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E5A8B" w:rsidRDefault="002E5A8B" w:rsidP="0029588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B02990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drawing>
                <wp:anchor distT="0" distB="0" distL="114300" distR="114300" simplePos="0" relativeHeight="251597775" behindDoc="0" locked="0" layoutInCell="1" allowOverlap="1">
                  <wp:simplePos x="0" y="0"/>
                  <wp:positionH relativeFrom="column">
                    <wp:posOffset>320040</wp:posOffset>
                  </wp:positionH>
                  <wp:positionV relativeFrom="paragraph">
                    <wp:posOffset>129540</wp:posOffset>
                  </wp:positionV>
                  <wp:extent cx="5885815" cy="7277100"/>
                  <wp:effectExtent l="38100" t="19050" r="19685" b="19050"/>
                  <wp:wrapNone/>
                  <wp:docPr id="7" name="Рисунок 6" descr="Лист 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7.bmp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5815" cy="72771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95889" w:rsidRDefault="00A27AED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59296" behindDoc="0" locked="0" layoutInCell="1" allowOverlap="1">
                      <wp:simplePos x="0" y="0"/>
                      <wp:positionH relativeFrom="column">
                        <wp:posOffset>450850</wp:posOffset>
                      </wp:positionH>
                      <wp:positionV relativeFrom="paragraph">
                        <wp:posOffset>109855</wp:posOffset>
                      </wp:positionV>
                      <wp:extent cx="601980" cy="228600"/>
                      <wp:effectExtent l="12700" t="5080" r="13970" b="13970"/>
                      <wp:wrapNone/>
                      <wp:docPr id="19" name="Rectangle 4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1980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3339E" w:rsidRPr="00481A84" w:rsidRDefault="0053339E" w:rsidP="00481A84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481A84">
                                    <w:rPr>
                                      <w:sz w:val="20"/>
                                      <w:szCs w:val="20"/>
                                    </w:rPr>
                                    <w:t>Лист 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27" o:spid="_x0000_s1043" style="position:absolute;margin-left:35.5pt;margin-top:8.65pt;width:47.4pt;height:18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">
                      <v:textbox>
                        <w:txbxContent>
                          <w:p w:rsidR="0053339E" w:rsidRPr="00481A84" w:rsidRDefault="0053339E" w:rsidP="00481A84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481A84">
                              <w:rPr>
                                <w:sz w:val="20"/>
                                <w:szCs w:val="20"/>
                              </w:rPr>
                              <w:t>Лист 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295889" w:rsidRDefault="00295889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Pr="00481A84" w:rsidRDefault="00481A84" w:rsidP="00481A84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481A84" w:rsidRPr="003B7441" w:rsidRDefault="00481A84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481A84" w:rsidRPr="00D27172" w:rsidRDefault="00481A84" w:rsidP="00481A84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481A84" w:rsidRPr="00041B92" w:rsidRDefault="00481A84" w:rsidP="00481A84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53152" behindDoc="0" locked="0" layoutInCell="1" allowOverlap="1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38735</wp:posOffset>
                      </wp:positionV>
                      <wp:extent cx="161925" cy="95250"/>
                      <wp:effectExtent l="10795" t="10160" r="8255" b="8890"/>
                      <wp:wrapNone/>
                      <wp:docPr id="18" name="Rectangle 4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6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21" o:spid="_x0000_s1026" style="position:absolute;margin-left:23.35pt;margin-top:3.05pt;width:12.75pt;height:7.5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" strokecolor="#f06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481A84" w:rsidRDefault="00A27AED" w:rsidP="00481A84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55200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33655</wp:posOffset>
                      </wp:positionV>
                      <wp:extent cx="161925" cy="95250"/>
                      <wp:effectExtent l="8890" t="14605" r="10160" b="13970"/>
                      <wp:wrapNone/>
                      <wp:docPr id="17" name="Rectangle 4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23" o:spid="_x0000_s1026" style="position:absolute;margin-left:23.2pt;margin-top:2.65pt;width:12.75pt;height:7.5pt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" strokecolor="black [3213]" strokeweight="1pt"/>
                  </w:pict>
                </mc:Fallback>
              </mc:AlternateContent>
            </w:r>
            <w:r w:rsidR="00481A84">
              <w:rPr>
                <w:color w:val="000000"/>
                <w:sz w:val="21"/>
                <w:szCs w:val="21"/>
              </w:rPr>
              <w:t xml:space="preserve">               </w:t>
            </w:r>
            <w:r w:rsidR="00481A84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481A84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481A84" w:rsidRDefault="00A27AED" w:rsidP="00481A84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57248" behindDoc="0" locked="0" layoutInCell="1" allowOverlap="1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49530</wp:posOffset>
                      </wp:positionV>
                      <wp:extent cx="161925" cy="95250"/>
                      <wp:effectExtent l="14605" t="11430" r="13970" b="7620"/>
                      <wp:wrapNone/>
                      <wp:docPr id="9" name="Rectangle 4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rgbClr val="003399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25" o:spid="_x0000_s1026" style="position:absolute;margin-left:22.9pt;margin-top:3.9pt;width:12.75pt;height:7.5pt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" strokecolor="#039" strokeweight="1pt"/>
                  </w:pict>
                </mc:Fallback>
              </mc:AlternateContent>
            </w:r>
            <w:r w:rsidR="00481A84">
              <w:rPr>
                <w:color w:val="000000"/>
                <w:sz w:val="21"/>
                <w:szCs w:val="21"/>
              </w:rPr>
              <w:t xml:space="preserve">               -- граница кадастрового квартала;</w:t>
            </w:r>
          </w:p>
          <w:p w:rsidR="00481A84" w:rsidRDefault="00481A84" w:rsidP="00481A84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A27AED">
              <w:rPr>
                <w:noProof/>
                <w:color w:val="000000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56224" behindDoc="0" locked="0" layoutInCell="1" allowOverlap="1">
                      <wp:simplePos x="0" y="0"/>
                      <wp:positionH relativeFrom="column">
                        <wp:posOffset>292735</wp:posOffset>
                      </wp:positionH>
                      <wp:positionV relativeFrom="paragraph">
                        <wp:posOffset>86360</wp:posOffset>
                      </wp:positionV>
                      <wp:extent cx="233045" cy="0"/>
                      <wp:effectExtent l="6985" t="10160" r="7620" b="8890"/>
                      <wp:wrapNone/>
                      <wp:docPr id="6" name="AutoShape 4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99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24" o:spid="_x0000_s1026" type="#_x0000_t32" style="position:absolute;margin-left:23.05pt;margin-top:6.8pt;width:18.35pt;height:0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" strokecolor="#009"/>
                  </w:pict>
                </mc:Fallback>
              </mc:AlternateConten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481A84" w:rsidRDefault="00A27AED" w:rsidP="00481A84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58272" behindDoc="0" locked="0" layoutInCell="1" allowOverlap="1">
                      <wp:simplePos x="0" y="0"/>
                      <wp:positionH relativeFrom="column">
                        <wp:posOffset>288925</wp:posOffset>
                      </wp:positionH>
                      <wp:positionV relativeFrom="paragraph">
                        <wp:posOffset>72390</wp:posOffset>
                      </wp:positionV>
                      <wp:extent cx="233045" cy="0"/>
                      <wp:effectExtent l="12700" t="15240" r="11430" b="13335"/>
                      <wp:wrapNone/>
                      <wp:docPr id="4" name="AutoShape 4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0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bg1">
                                    <a:lumMod val="65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26" o:spid="_x0000_s1026" type="#_x0000_t32" style="position:absolute;margin-left:22.75pt;margin-top:5.7pt;width:18.35pt;height:0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" strokecolor="#a5a5a5 [2092]" strokeweight="1pt"/>
                  </w:pict>
                </mc:Fallback>
              </mc:AlternateContent>
            </w:r>
            <w:r w:rsidR="00481A84">
              <w:rPr>
                <w:color w:val="000000"/>
                <w:sz w:val="21"/>
                <w:szCs w:val="21"/>
              </w:rPr>
              <w:t xml:space="preserve">                 -- граница населенного пункта; </w:t>
            </w:r>
          </w:p>
          <w:p w:rsidR="00481A84" w:rsidRPr="00041B92" w:rsidRDefault="00481A84" w:rsidP="00481A84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>38:06:070301</w:t>
            </w:r>
            <w:r w:rsidRPr="0017456E">
              <w:rPr>
                <w:rFonts w:ascii="Arial" w:hAnsi="Arial" w:cs="Arial"/>
                <w:b/>
                <w:color w:val="2C1EE2"/>
                <w:sz w:val="19"/>
                <w:szCs w:val="19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481A84" w:rsidRDefault="00481A84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</w:t>
            </w:r>
            <w:r w:rsidR="00A27AED">
              <w:rPr>
                <w:noProof/>
                <w:color w:val="000000" w:themeColor="text1"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954176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46990</wp:posOffset>
                      </wp:positionV>
                      <wp:extent cx="63500" cy="46355"/>
                      <wp:effectExtent l="8890" t="8890" r="13335" b="11430"/>
                      <wp:wrapNone/>
                      <wp:docPr id="2" name="Oval 4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0" y="0"/>
                                <a:ext cx="63500" cy="463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422" o:spid="_x0000_s1026" style="position:absolute;margin-left:23.2pt;margin-top:3.7pt;width:5pt;height:3.65pt;flip:y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" fillcolor="black"/>
                  </w:pict>
                </mc:Fallback>
              </mc:AlternateContent>
            </w:r>
            <w:r w:rsidR="00B02990">
              <w:rPr>
                <w:color w:val="000000" w:themeColor="text1"/>
                <w:sz w:val="21"/>
                <w:szCs w:val="21"/>
              </w:rPr>
              <w:t xml:space="preserve">         </w:t>
            </w:r>
            <w:r w:rsidRPr="00041B92">
              <w:rPr>
                <w:color w:val="000000" w:themeColor="text1"/>
                <w:sz w:val="21"/>
                <w:szCs w:val="21"/>
              </w:rPr>
              <w:t>н</w:t>
            </w:r>
            <w:proofErr w:type="gramStart"/>
            <w:r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481A84" w:rsidRDefault="00481A84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Pr="001E404E" w:rsidRDefault="00481A84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bookmarkStart w:id="0" w:name="_GoBack"/>
            <w:bookmarkEnd w:id="0"/>
          </w:p>
        </w:tc>
      </w:tr>
    </w:tbl>
    <w:p w:rsidR="002E69BF" w:rsidRDefault="002E69BF" w:rsidP="002E69BF">
      <w:pPr>
        <w:rPr>
          <w:sz w:val="8"/>
          <w:szCs w:val="8"/>
        </w:rPr>
      </w:pPr>
    </w:p>
    <w:p w:rsidR="00F945A8" w:rsidRPr="00F945A8" w:rsidRDefault="00F945A8" w:rsidP="00F945A8">
      <w:pPr>
        <w:ind w:right="-547"/>
        <w:rPr>
          <w:sz w:val="22"/>
          <w:szCs w:val="22"/>
        </w:rPr>
      </w:pPr>
      <w:r w:rsidRPr="00F945A8">
        <w:rPr>
          <w:sz w:val="22"/>
          <w:szCs w:val="22"/>
        </w:rPr>
        <w:t>Первый заместитель Мэра район</w:t>
      </w:r>
      <w:r>
        <w:rPr>
          <w:sz w:val="22"/>
          <w:szCs w:val="22"/>
        </w:rPr>
        <w:t>а</w:t>
      </w:r>
      <w:r w:rsidRPr="00F945A8">
        <w:rPr>
          <w:sz w:val="22"/>
          <w:szCs w:val="22"/>
        </w:rPr>
        <w:t xml:space="preserve">                                                                                                  </w:t>
      </w:r>
      <w:r>
        <w:rPr>
          <w:sz w:val="22"/>
          <w:szCs w:val="22"/>
        </w:rPr>
        <w:t xml:space="preserve">       </w:t>
      </w:r>
      <w:r w:rsidRPr="00F945A8">
        <w:rPr>
          <w:sz w:val="22"/>
          <w:szCs w:val="22"/>
        </w:rPr>
        <w:t xml:space="preserve">   </w:t>
      </w:r>
      <w:r>
        <w:rPr>
          <w:sz w:val="22"/>
          <w:szCs w:val="22"/>
        </w:rPr>
        <w:t>И.В. Жук</w:t>
      </w:r>
      <w:r w:rsidRPr="00F945A8">
        <w:rPr>
          <w:sz w:val="22"/>
          <w:szCs w:val="22"/>
        </w:rPr>
        <w:t xml:space="preserve">                                        </w:t>
      </w:r>
    </w:p>
    <w:sectPr w:rsidR="00F945A8" w:rsidRPr="00F945A8" w:rsidSect="00890021">
      <w:footerReference w:type="even" r:id="rId20"/>
      <w:footerReference w:type="default" r:id="rId21"/>
      <w:pgSz w:w="11906" w:h="16838" w:code="9"/>
      <w:pgMar w:top="284" w:right="1113" w:bottom="1134" w:left="1134" w:header="709" w:footer="709" w:gutter="0"/>
      <w:pgNumType w:start="6"/>
      <w:cols w:space="39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14A7" w:rsidRDefault="004514A7">
      <w:r>
        <w:separator/>
      </w:r>
    </w:p>
  </w:endnote>
  <w:endnote w:type="continuationSeparator" w:id="0">
    <w:p w:rsidR="004514A7" w:rsidRDefault="004514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339E" w:rsidRDefault="0053339E" w:rsidP="000E0AF3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3339E" w:rsidRDefault="0053339E" w:rsidP="008D51C3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339E" w:rsidRDefault="0053339E" w:rsidP="008D51C3">
    <w:pPr>
      <w:pStyle w:val="a4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14A7" w:rsidRDefault="004514A7">
      <w:r>
        <w:separator/>
      </w:r>
    </w:p>
  </w:footnote>
  <w:footnote w:type="continuationSeparator" w:id="0">
    <w:p w:rsidR="004514A7" w:rsidRDefault="004514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43359D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>
    <w:nsid w:val="0BAE452B"/>
    <w:multiLevelType w:val="multilevel"/>
    <w:tmpl w:val="9E06D2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>
    <w:nsid w:val="0DE9611B"/>
    <w:multiLevelType w:val="multilevel"/>
    <w:tmpl w:val="1B7CBB92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>
    <w:nsid w:val="0E3835F5"/>
    <w:multiLevelType w:val="multilevel"/>
    <w:tmpl w:val="7C80A2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>
    <w:nsid w:val="1A845F94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>
    <w:nsid w:val="1E0C65EA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24AB68B7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>
    <w:nsid w:val="2532160D"/>
    <w:multiLevelType w:val="hybridMultilevel"/>
    <w:tmpl w:val="C62AB6A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9724349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E8D175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>
    <w:nsid w:val="39471B1B"/>
    <w:multiLevelType w:val="hybridMultilevel"/>
    <w:tmpl w:val="06FEBE1E"/>
    <w:lvl w:ilvl="0" w:tplc="7722F1D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1">
    <w:nsid w:val="3B7F426F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3EEE7A7A"/>
    <w:multiLevelType w:val="hybridMultilevel"/>
    <w:tmpl w:val="FD5EAB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0C213DE"/>
    <w:multiLevelType w:val="multilevel"/>
    <w:tmpl w:val="2DEAB24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4">
    <w:nsid w:val="44FA5C4B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>
    <w:nsid w:val="45F1684A"/>
    <w:multiLevelType w:val="hybridMultilevel"/>
    <w:tmpl w:val="E9FC3134"/>
    <w:lvl w:ilvl="0" w:tplc="CBE6E0A6">
      <w:start w:val="1"/>
      <w:numFmt w:val="decimal"/>
      <w:lvlText w:val="%1"/>
      <w:lvlJc w:val="left"/>
      <w:pPr>
        <w:tabs>
          <w:tab w:val="num" w:pos="1428"/>
        </w:tabs>
        <w:ind w:left="1428" w:hanging="1140"/>
      </w:pPr>
      <w:rPr>
        <w:rFonts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32"/>
        </w:tabs>
        <w:ind w:left="133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52"/>
        </w:tabs>
        <w:ind w:left="205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72"/>
        </w:tabs>
        <w:ind w:left="277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92"/>
        </w:tabs>
        <w:ind w:left="349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12"/>
        </w:tabs>
        <w:ind w:left="421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32"/>
        </w:tabs>
        <w:ind w:left="493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52"/>
        </w:tabs>
        <w:ind w:left="565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72"/>
        </w:tabs>
        <w:ind w:left="6372" w:hanging="180"/>
      </w:pPr>
    </w:lvl>
  </w:abstractNum>
  <w:abstractNum w:abstractNumId="16">
    <w:nsid w:val="48860885"/>
    <w:multiLevelType w:val="multilevel"/>
    <w:tmpl w:val="CE94A728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>
    <w:nsid w:val="48866ED7"/>
    <w:multiLevelType w:val="hybridMultilevel"/>
    <w:tmpl w:val="4EAA5792"/>
    <w:lvl w:ilvl="0" w:tplc="E5582150">
      <w:start w:val="1"/>
      <w:numFmt w:val="decimal"/>
      <w:lvlText w:val="%1)"/>
      <w:lvlJc w:val="left"/>
      <w:pPr>
        <w:tabs>
          <w:tab w:val="num" w:pos="1365"/>
        </w:tabs>
        <w:ind w:left="1365" w:hanging="8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8">
    <w:nsid w:val="56FE232E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>
    <w:nsid w:val="57E64988"/>
    <w:multiLevelType w:val="hybridMultilevel"/>
    <w:tmpl w:val="35A8DA4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5A8A383F"/>
    <w:multiLevelType w:val="multilevel"/>
    <w:tmpl w:val="A7E0ABD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1">
    <w:nsid w:val="5B1D27E4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>
    <w:nsid w:val="64B5427B"/>
    <w:multiLevelType w:val="hybridMultilevel"/>
    <w:tmpl w:val="3932B9FA"/>
    <w:lvl w:ilvl="0" w:tplc="04190001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23">
    <w:nsid w:val="65F12CB6"/>
    <w:multiLevelType w:val="multilevel"/>
    <w:tmpl w:val="EA881A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4">
    <w:nsid w:val="668370EA"/>
    <w:multiLevelType w:val="multilevel"/>
    <w:tmpl w:val="141C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5">
    <w:nsid w:val="697203A5"/>
    <w:multiLevelType w:val="hybridMultilevel"/>
    <w:tmpl w:val="32D804CE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F486F52"/>
    <w:multiLevelType w:val="hybridMultilevel"/>
    <w:tmpl w:val="B68A7388"/>
    <w:lvl w:ilvl="0" w:tplc="E402AFA4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7">
    <w:nsid w:val="73CD55C4"/>
    <w:multiLevelType w:val="multilevel"/>
    <w:tmpl w:val="190A00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>
    <w:nsid w:val="76957476"/>
    <w:multiLevelType w:val="hybridMultilevel"/>
    <w:tmpl w:val="25CC4A7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9">
    <w:nsid w:val="77944D05"/>
    <w:multiLevelType w:val="multilevel"/>
    <w:tmpl w:val="9C68C394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0">
    <w:nsid w:val="77B93752"/>
    <w:multiLevelType w:val="hybridMultilevel"/>
    <w:tmpl w:val="D96CBE1E"/>
    <w:lvl w:ilvl="0" w:tplc="67583C8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1">
    <w:nsid w:val="786178EE"/>
    <w:multiLevelType w:val="multilevel"/>
    <w:tmpl w:val="3676BB5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2">
    <w:nsid w:val="7BC20404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3">
    <w:nsid w:val="7F0004DF"/>
    <w:multiLevelType w:val="hybridMultilevel"/>
    <w:tmpl w:val="6B2E3678"/>
    <w:lvl w:ilvl="0" w:tplc="9F68EAC6">
      <w:start w:val="1"/>
      <w:numFmt w:val="decimal"/>
      <w:lvlText w:val="%1)"/>
      <w:lvlJc w:val="left"/>
      <w:pPr>
        <w:tabs>
          <w:tab w:val="num" w:pos="1455"/>
        </w:tabs>
        <w:ind w:left="1455" w:hanging="9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25"/>
  </w:num>
  <w:num w:numId="2">
    <w:abstractNumId w:val="21"/>
  </w:num>
  <w:num w:numId="3">
    <w:abstractNumId w:val="30"/>
  </w:num>
  <w:num w:numId="4">
    <w:abstractNumId w:val="13"/>
  </w:num>
  <w:num w:numId="5">
    <w:abstractNumId w:val="10"/>
  </w:num>
  <w:num w:numId="6">
    <w:abstractNumId w:val="20"/>
  </w:num>
  <w:num w:numId="7">
    <w:abstractNumId w:val="14"/>
  </w:num>
  <w:num w:numId="8">
    <w:abstractNumId w:val="32"/>
  </w:num>
  <w:num w:numId="9">
    <w:abstractNumId w:val="6"/>
  </w:num>
  <w:num w:numId="10">
    <w:abstractNumId w:val="1"/>
  </w:num>
  <w:num w:numId="11">
    <w:abstractNumId w:val="11"/>
  </w:num>
  <w:num w:numId="12">
    <w:abstractNumId w:val="23"/>
  </w:num>
  <w:num w:numId="13">
    <w:abstractNumId w:val="18"/>
  </w:num>
  <w:num w:numId="14">
    <w:abstractNumId w:val="24"/>
  </w:num>
  <w:num w:numId="15">
    <w:abstractNumId w:val="4"/>
  </w:num>
  <w:num w:numId="16">
    <w:abstractNumId w:val="27"/>
  </w:num>
  <w:num w:numId="17">
    <w:abstractNumId w:val="0"/>
  </w:num>
  <w:num w:numId="18">
    <w:abstractNumId w:val="31"/>
  </w:num>
  <w:num w:numId="19">
    <w:abstractNumId w:val="8"/>
  </w:num>
  <w:num w:numId="20">
    <w:abstractNumId w:val="3"/>
  </w:num>
  <w:num w:numId="21">
    <w:abstractNumId w:val="29"/>
  </w:num>
  <w:num w:numId="22">
    <w:abstractNumId w:val="9"/>
  </w:num>
  <w:num w:numId="23">
    <w:abstractNumId w:val="26"/>
  </w:num>
  <w:num w:numId="24">
    <w:abstractNumId w:val="16"/>
  </w:num>
  <w:num w:numId="25">
    <w:abstractNumId w:val="2"/>
  </w:num>
  <w:num w:numId="26">
    <w:abstractNumId w:val="17"/>
  </w:num>
  <w:num w:numId="27">
    <w:abstractNumId w:val="33"/>
  </w:num>
  <w:num w:numId="28">
    <w:abstractNumId w:val="22"/>
  </w:num>
  <w:num w:numId="29">
    <w:abstractNumId w:val="28"/>
  </w:num>
  <w:num w:numId="30">
    <w:abstractNumId w:val="12"/>
  </w:num>
  <w:num w:numId="31">
    <w:abstractNumId w:val="5"/>
  </w:num>
  <w:num w:numId="32">
    <w:abstractNumId w:val="7"/>
  </w:num>
  <w:num w:numId="33">
    <w:abstractNumId w:val="19"/>
  </w:num>
  <w:num w:numId="34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4097">
      <o:colormru v:ext="edit" colors="#131de7,#4432c8,#0606ba,#f06,#009,#36f,#00c,#039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0021"/>
    <w:rsid w:val="00004592"/>
    <w:rsid w:val="00020657"/>
    <w:rsid w:val="00020B94"/>
    <w:rsid w:val="0002288D"/>
    <w:rsid w:val="000303F6"/>
    <w:rsid w:val="0003522C"/>
    <w:rsid w:val="00041B92"/>
    <w:rsid w:val="00042F3B"/>
    <w:rsid w:val="0005716A"/>
    <w:rsid w:val="0007437B"/>
    <w:rsid w:val="000823EC"/>
    <w:rsid w:val="000C1836"/>
    <w:rsid w:val="000C6E39"/>
    <w:rsid w:val="000D59F8"/>
    <w:rsid w:val="000E0AF3"/>
    <w:rsid w:val="000E54D2"/>
    <w:rsid w:val="000E56A9"/>
    <w:rsid w:val="000E584C"/>
    <w:rsid w:val="000E6177"/>
    <w:rsid w:val="001040EC"/>
    <w:rsid w:val="00115E32"/>
    <w:rsid w:val="001200D0"/>
    <w:rsid w:val="00122D6B"/>
    <w:rsid w:val="00134BEC"/>
    <w:rsid w:val="0014470E"/>
    <w:rsid w:val="001505F2"/>
    <w:rsid w:val="0015073B"/>
    <w:rsid w:val="001556B0"/>
    <w:rsid w:val="00160C06"/>
    <w:rsid w:val="00170DEB"/>
    <w:rsid w:val="00173D1D"/>
    <w:rsid w:val="0017456E"/>
    <w:rsid w:val="001926EF"/>
    <w:rsid w:val="001978F7"/>
    <w:rsid w:val="001A1530"/>
    <w:rsid w:val="001A6411"/>
    <w:rsid w:val="001A7A22"/>
    <w:rsid w:val="001B0696"/>
    <w:rsid w:val="001B133C"/>
    <w:rsid w:val="001B2F56"/>
    <w:rsid w:val="001B47A1"/>
    <w:rsid w:val="001C2F42"/>
    <w:rsid w:val="001C3AD5"/>
    <w:rsid w:val="001C4021"/>
    <w:rsid w:val="001C60C3"/>
    <w:rsid w:val="001C6FA3"/>
    <w:rsid w:val="001D1BAD"/>
    <w:rsid w:val="001E404E"/>
    <w:rsid w:val="00202AB9"/>
    <w:rsid w:val="00206B3F"/>
    <w:rsid w:val="002275F0"/>
    <w:rsid w:val="00235B59"/>
    <w:rsid w:val="00243D64"/>
    <w:rsid w:val="00245A00"/>
    <w:rsid w:val="00256C72"/>
    <w:rsid w:val="00261272"/>
    <w:rsid w:val="0026666C"/>
    <w:rsid w:val="002772FC"/>
    <w:rsid w:val="00281A40"/>
    <w:rsid w:val="00281DA4"/>
    <w:rsid w:val="00295889"/>
    <w:rsid w:val="002A638E"/>
    <w:rsid w:val="002B36FB"/>
    <w:rsid w:val="002B44F8"/>
    <w:rsid w:val="002B49DF"/>
    <w:rsid w:val="002C02BA"/>
    <w:rsid w:val="002C05DA"/>
    <w:rsid w:val="002C09BF"/>
    <w:rsid w:val="002C6D46"/>
    <w:rsid w:val="002D262F"/>
    <w:rsid w:val="002E3FCA"/>
    <w:rsid w:val="002E5A8B"/>
    <w:rsid w:val="002E69BF"/>
    <w:rsid w:val="003129C3"/>
    <w:rsid w:val="00321D4C"/>
    <w:rsid w:val="00333A82"/>
    <w:rsid w:val="00335943"/>
    <w:rsid w:val="00335B15"/>
    <w:rsid w:val="00344870"/>
    <w:rsid w:val="00353413"/>
    <w:rsid w:val="003536DD"/>
    <w:rsid w:val="003549A0"/>
    <w:rsid w:val="0035555F"/>
    <w:rsid w:val="0038624B"/>
    <w:rsid w:val="00391499"/>
    <w:rsid w:val="003A159D"/>
    <w:rsid w:val="003B7441"/>
    <w:rsid w:val="003C627B"/>
    <w:rsid w:val="003E75C4"/>
    <w:rsid w:val="003F3DBA"/>
    <w:rsid w:val="003F7F20"/>
    <w:rsid w:val="0040253E"/>
    <w:rsid w:val="0040456D"/>
    <w:rsid w:val="00414987"/>
    <w:rsid w:val="004179A5"/>
    <w:rsid w:val="0042143E"/>
    <w:rsid w:val="00423EAF"/>
    <w:rsid w:val="00430042"/>
    <w:rsid w:val="00432044"/>
    <w:rsid w:val="004514A7"/>
    <w:rsid w:val="004561AA"/>
    <w:rsid w:val="00481A84"/>
    <w:rsid w:val="0048756A"/>
    <w:rsid w:val="004951A1"/>
    <w:rsid w:val="004A6E0A"/>
    <w:rsid w:val="004B1CA1"/>
    <w:rsid w:val="004B63AB"/>
    <w:rsid w:val="004C2A63"/>
    <w:rsid w:val="004D0E59"/>
    <w:rsid w:val="004F677A"/>
    <w:rsid w:val="00504E81"/>
    <w:rsid w:val="005203DF"/>
    <w:rsid w:val="00521539"/>
    <w:rsid w:val="005264E5"/>
    <w:rsid w:val="00526904"/>
    <w:rsid w:val="0052778D"/>
    <w:rsid w:val="005305EF"/>
    <w:rsid w:val="00531263"/>
    <w:rsid w:val="0053339E"/>
    <w:rsid w:val="0053341E"/>
    <w:rsid w:val="00534451"/>
    <w:rsid w:val="00536E49"/>
    <w:rsid w:val="0054169C"/>
    <w:rsid w:val="00557EF5"/>
    <w:rsid w:val="005637F9"/>
    <w:rsid w:val="00563CC4"/>
    <w:rsid w:val="00564B8F"/>
    <w:rsid w:val="005733CF"/>
    <w:rsid w:val="00576B2C"/>
    <w:rsid w:val="00580A7E"/>
    <w:rsid w:val="00583DAE"/>
    <w:rsid w:val="00584C86"/>
    <w:rsid w:val="00584D19"/>
    <w:rsid w:val="005928AE"/>
    <w:rsid w:val="00596163"/>
    <w:rsid w:val="0059654F"/>
    <w:rsid w:val="005A19AD"/>
    <w:rsid w:val="005B4876"/>
    <w:rsid w:val="005B77DD"/>
    <w:rsid w:val="005C5B40"/>
    <w:rsid w:val="005C638E"/>
    <w:rsid w:val="005D5C37"/>
    <w:rsid w:val="005D5EED"/>
    <w:rsid w:val="005D6991"/>
    <w:rsid w:val="005D6BB6"/>
    <w:rsid w:val="005E7FCB"/>
    <w:rsid w:val="005F0F3F"/>
    <w:rsid w:val="005F7E5A"/>
    <w:rsid w:val="0060408E"/>
    <w:rsid w:val="00606548"/>
    <w:rsid w:val="006151C2"/>
    <w:rsid w:val="00670344"/>
    <w:rsid w:val="006731FF"/>
    <w:rsid w:val="006807C0"/>
    <w:rsid w:val="006903F2"/>
    <w:rsid w:val="00693753"/>
    <w:rsid w:val="00696686"/>
    <w:rsid w:val="0069704A"/>
    <w:rsid w:val="006A0AC3"/>
    <w:rsid w:val="006A16E6"/>
    <w:rsid w:val="006A5E11"/>
    <w:rsid w:val="006A750A"/>
    <w:rsid w:val="006B6206"/>
    <w:rsid w:val="006B7CB2"/>
    <w:rsid w:val="006B7EAA"/>
    <w:rsid w:val="006B7F9F"/>
    <w:rsid w:val="006C1AA7"/>
    <w:rsid w:val="006D1F0F"/>
    <w:rsid w:val="006D7744"/>
    <w:rsid w:val="006E3D5B"/>
    <w:rsid w:val="006E57A3"/>
    <w:rsid w:val="0070138C"/>
    <w:rsid w:val="0070412E"/>
    <w:rsid w:val="0071241E"/>
    <w:rsid w:val="00716C21"/>
    <w:rsid w:val="00720E40"/>
    <w:rsid w:val="00724B44"/>
    <w:rsid w:val="00724C09"/>
    <w:rsid w:val="00732DEE"/>
    <w:rsid w:val="0075420C"/>
    <w:rsid w:val="00756082"/>
    <w:rsid w:val="00777DCA"/>
    <w:rsid w:val="00781424"/>
    <w:rsid w:val="007915B4"/>
    <w:rsid w:val="007A01ED"/>
    <w:rsid w:val="007B1A3F"/>
    <w:rsid w:val="007B21FA"/>
    <w:rsid w:val="007C778D"/>
    <w:rsid w:val="007C7D5C"/>
    <w:rsid w:val="007D0627"/>
    <w:rsid w:val="007D4C30"/>
    <w:rsid w:val="007E1B10"/>
    <w:rsid w:val="007E3516"/>
    <w:rsid w:val="007F560E"/>
    <w:rsid w:val="007F6728"/>
    <w:rsid w:val="008220B9"/>
    <w:rsid w:val="00831846"/>
    <w:rsid w:val="00832948"/>
    <w:rsid w:val="00835B1C"/>
    <w:rsid w:val="00836A1B"/>
    <w:rsid w:val="00860DE9"/>
    <w:rsid w:val="008653E2"/>
    <w:rsid w:val="008713B6"/>
    <w:rsid w:val="008863B9"/>
    <w:rsid w:val="00890021"/>
    <w:rsid w:val="008A19AA"/>
    <w:rsid w:val="008A1A7D"/>
    <w:rsid w:val="008A6497"/>
    <w:rsid w:val="008B14F5"/>
    <w:rsid w:val="008B4695"/>
    <w:rsid w:val="008B64EC"/>
    <w:rsid w:val="008C2650"/>
    <w:rsid w:val="008C3345"/>
    <w:rsid w:val="008C7844"/>
    <w:rsid w:val="008D51C3"/>
    <w:rsid w:val="008E64D7"/>
    <w:rsid w:val="008F021A"/>
    <w:rsid w:val="00912984"/>
    <w:rsid w:val="009142D7"/>
    <w:rsid w:val="00914FCC"/>
    <w:rsid w:val="00920541"/>
    <w:rsid w:val="009264FB"/>
    <w:rsid w:val="00926792"/>
    <w:rsid w:val="00935AA1"/>
    <w:rsid w:val="0094596F"/>
    <w:rsid w:val="009507A0"/>
    <w:rsid w:val="009543C0"/>
    <w:rsid w:val="00974A05"/>
    <w:rsid w:val="00974DFB"/>
    <w:rsid w:val="009851C6"/>
    <w:rsid w:val="009922D3"/>
    <w:rsid w:val="0099366D"/>
    <w:rsid w:val="0099583A"/>
    <w:rsid w:val="009A0C27"/>
    <w:rsid w:val="009A48EA"/>
    <w:rsid w:val="009A7E6E"/>
    <w:rsid w:val="009B1428"/>
    <w:rsid w:val="009B2E7E"/>
    <w:rsid w:val="009B5A63"/>
    <w:rsid w:val="009B6B5D"/>
    <w:rsid w:val="009C3824"/>
    <w:rsid w:val="009D13A9"/>
    <w:rsid w:val="009D2274"/>
    <w:rsid w:val="009D33FA"/>
    <w:rsid w:val="009E4B76"/>
    <w:rsid w:val="009F3C61"/>
    <w:rsid w:val="00A032C8"/>
    <w:rsid w:val="00A118A7"/>
    <w:rsid w:val="00A142E5"/>
    <w:rsid w:val="00A247EF"/>
    <w:rsid w:val="00A272F2"/>
    <w:rsid w:val="00A27310"/>
    <w:rsid w:val="00A27AED"/>
    <w:rsid w:val="00A44885"/>
    <w:rsid w:val="00A5565F"/>
    <w:rsid w:val="00A6292B"/>
    <w:rsid w:val="00A83B10"/>
    <w:rsid w:val="00A91DAB"/>
    <w:rsid w:val="00A95178"/>
    <w:rsid w:val="00AA6E37"/>
    <w:rsid w:val="00AA74FE"/>
    <w:rsid w:val="00AB0BB2"/>
    <w:rsid w:val="00AB2AD2"/>
    <w:rsid w:val="00AB5452"/>
    <w:rsid w:val="00AC3876"/>
    <w:rsid w:val="00AC4F34"/>
    <w:rsid w:val="00AD0B32"/>
    <w:rsid w:val="00AD3CF6"/>
    <w:rsid w:val="00AE0852"/>
    <w:rsid w:val="00AE6676"/>
    <w:rsid w:val="00B02990"/>
    <w:rsid w:val="00B04E98"/>
    <w:rsid w:val="00B076B0"/>
    <w:rsid w:val="00B1456E"/>
    <w:rsid w:val="00B14F28"/>
    <w:rsid w:val="00B20AB8"/>
    <w:rsid w:val="00B23CCE"/>
    <w:rsid w:val="00B251DD"/>
    <w:rsid w:val="00B31482"/>
    <w:rsid w:val="00B4125C"/>
    <w:rsid w:val="00B443F2"/>
    <w:rsid w:val="00B517EC"/>
    <w:rsid w:val="00B52667"/>
    <w:rsid w:val="00B5433D"/>
    <w:rsid w:val="00B57A71"/>
    <w:rsid w:val="00B6519B"/>
    <w:rsid w:val="00B67866"/>
    <w:rsid w:val="00B82420"/>
    <w:rsid w:val="00B90051"/>
    <w:rsid w:val="00B90700"/>
    <w:rsid w:val="00B910DF"/>
    <w:rsid w:val="00BA366A"/>
    <w:rsid w:val="00BB68F5"/>
    <w:rsid w:val="00BC234A"/>
    <w:rsid w:val="00BD188A"/>
    <w:rsid w:val="00BD2F55"/>
    <w:rsid w:val="00BE1C64"/>
    <w:rsid w:val="00BF382A"/>
    <w:rsid w:val="00C01430"/>
    <w:rsid w:val="00C03AC4"/>
    <w:rsid w:val="00C0762A"/>
    <w:rsid w:val="00C1132E"/>
    <w:rsid w:val="00C24322"/>
    <w:rsid w:val="00C30323"/>
    <w:rsid w:val="00C44B64"/>
    <w:rsid w:val="00C54B37"/>
    <w:rsid w:val="00C62444"/>
    <w:rsid w:val="00C66D09"/>
    <w:rsid w:val="00C72789"/>
    <w:rsid w:val="00C804C7"/>
    <w:rsid w:val="00C826C4"/>
    <w:rsid w:val="00C924DD"/>
    <w:rsid w:val="00CA524A"/>
    <w:rsid w:val="00CA654F"/>
    <w:rsid w:val="00CB7932"/>
    <w:rsid w:val="00CB7982"/>
    <w:rsid w:val="00CB7D92"/>
    <w:rsid w:val="00CC146A"/>
    <w:rsid w:val="00CC4C2B"/>
    <w:rsid w:val="00CD2DBC"/>
    <w:rsid w:val="00CD5B0A"/>
    <w:rsid w:val="00CF75EF"/>
    <w:rsid w:val="00D00B35"/>
    <w:rsid w:val="00D05E95"/>
    <w:rsid w:val="00D11142"/>
    <w:rsid w:val="00D15297"/>
    <w:rsid w:val="00D23973"/>
    <w:rsid w:val="00D27172"/>
    <w:rsid w:val="00D31A86"/>
    <w:rsid w:val="00D42EF9"/>
    <w:rsid w:val="00D43770"/>
    <w:rsid w:val="00D441B1"/>
    <w:rsid w:val="00D4425F"/>
    <w:rsid w:val="00D450F8"/>
    <w:rsid w:val="00D54C13"/>
    <w:rsid w:val="00D55A38"/>
    <w:rsid w:val="00D65BF5"/>
    <w:rsid w:val="00D65EF2"/>
    <w:rsid w:val="00D772F1"/>
    <w:rsid w:val="00D812FC"/>
    <w:rsid w:val="00D84535"/>
    <w:rsid w:val="00D94367"/>
    <w:rsid w:val="00DA1EF1"/>
    <w:rsid w:val="00DA3B4D"/>
    <w:rsid w:val="00DC3827"/>
    <w:rsid w:val="00DD655C"/>
    <w:rsid w:val="00DD7BBE"/>
    <w:rsid w:val="00DE2722"/>
    <w:rsid w:val="00DF3111"/>
    <w:rsid w:val="00DF5506"/>
    <w:rsid w:val="00DF6596"/>
    <w:rsid w:val="00DF6A6C"/>
    <w:rsid w:val="00DF7293"/>
    <w:rsid w:val="00E218E2"/>
    <w:rsid w:val="00E24D8E"/>
    <w:rsid w:val="00E34A2D"/>
    <w:rsid w:val="00E47F16"/>
    <w:rsid w:val="00E53DFB"/>
    <w:rsid w:val="00E55143"/>
    <w:rsid w:val="00E60247"/>
    <w:rsid w:val="00E70308"/>
    <w:rsid w:val="00E7440A"/>
    <w:rsid w:val="00E81849"/>
    <w:rsid w:val="00E8672D"/>
    <w:rsid w:val="00E9117E"/>
    <w:rsid w:val="00EA6D37"/>
    <w:rsid w:val="00EB0B42"/>
    <w:rsid w:val="00EC2AFE"/>
    <w:rsid w:val="00EC7A0F"/>
    <w:rsid w:val="00ED0963"/>
    <w:rsid w:val="00ED4D02"/>
    <w:rsid w:val="00EE1FBE"/>
    <w:rsid w:val="00EE2C78"/>
    <w:rsid w:val="00EE7B49"/>
    <w:rsid w:val="00EF11EC"/>
    <w:rsid w:val="00EF148C"/>
    <w:rsid w:val="00EF63BA"/>
    <w:rsid w:val="00EF771D"/>
    <w:rsid w:val="00F01E8A"/>
    <w:rsid w:val="00F024CB"/>
    <w:rsid w:val="00F07C00"/>
    <w:rsid w:val="00F07EA5"/>
    <w:rsid w:val="00F119DE"/>
    <w:rsid w:val="00F138A1"/>
    <w:rsid w:val="00F16B8F"/>
    <w:rsid w:val="00F20984"/>
    <w:rsid w:val="00F24418"/>
    <w:rsid w:val="00F27D1B"/>
    <w:rsid w:val="00F37AB4"/>
    <w:rsid w:val="00F403D5"/>
    <w:rsid w:val="00F52B8D"/>
    <w:rsid w:val="00F5434E"/>
    <w:rsid w:val="00F54F36"/>
    <w:rsid w:val="00F550FD"/>
    <w:rsid w:val="00F661FB"/>
    <w:rsid w:val="00F84664"/>
    <w:rsid w:val="00F90292"/>
    <w:rsid w:val="00F92C56"/>
    <w:rsid w:val="00F93A13"/>
    <w:rsid w:val="00F945A8"/>
    <w:rsid w:val="00F969E1"/>
    <w:rsid w:val="00FA1FD1"/>
    <w:rsid w:val="00FA5F6E"/>
    <w:rsid w:val="00FB5ADC"/>
    <w:rsid w:val="00FC09DD"/>
    <w:rsid w:val="00FC48B8"/>
    <w:rsid w:val="00FD58C8"/>
    <w:rsid w:val="00FE06AF"/>
    <w:rsid w:val="00FE2A71"/>
    <w:rsid w:val="00FE2A95"/>
    <w:rsid w:val="00FE3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o:colormru v:ext="edit" colors="#131de7,#4432c8,#0606ba,#f06,#009,#36f,#00c,#039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E69B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5B4876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5B4876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DF7293"/>
  </w:style>
  <w:style w:type="table" w:styleId="a6">
    <w:name w:val="Table Grid"/>
    <w:basedOn w:val="a1"/>
    <w:rsid w:val="003129C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7">
    <w:name w:val="Balloon Text"/>
    <w:basedOn w:val="a"/>
    <w:link w:val="a8"/>
    <w:rsid w:val="002D262F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2D26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E69B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5B4876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5B4876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DF7293"/>
  </w:style>
  <w:style w:type="table" w:styleId="a6">
    <w:name w:val="Table Grid"/>
    <w:basedOn w:val="a1"/>
    <w:rsid w:val="003129C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7">
    <w:name w:val="Balloon Text"/>
    <w:basedOn w:val="a"/>
    <w:link w:val="a8"/>
    <w:rsid w:val="002D262F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2D26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801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&#1052;&#1077;&#1078;&#1077;&#1074;&#1086;&#1081;%20&#1087;&#1083;&#1072;&#1085;\&#1064;&#1072;&#1073;&#1083;&#1086;&#1085;&#1099;\&#1057;&#1093;&#1077;&#1084;&#1072;&#1050;&#1055;&#1058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СхемаКПТ</Template>
  <TotalTime>6</TotalTime>
  <Pages>15</Pages>
  <Words>1700</Words>
  <Characters>14143</Characters>
  <Application>Microsoft Office Word</Application>
  <DocSecurity>0</DocSecurity>
  <Lines>117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 № 1</vt:lpstr>
    </vt:vector>
  </TitlesOfParts>
  <Company>rnd</Company>
  <LinksUpToDate>false</LinksUpToDate>
  <CharactersWithSpaces>15812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 № 1</dc:title>
  <dc:creator>Пользователь</dc:creator>
  <cp:lastModifiedBy>Соколова Надежда Николаевна</cp:lastModifiedBy>
  <cp:revision>3</cp:revision>
  <cp:lastPrinted>2022-09-30T08:13:00Z</cp:lastPrinted>
  <dcterms:created xsi:type="dcterms:W3CDTF">2022-10-21T06:36:00Z</dcterms:created>
  <dcterms:modified xsi:type="dcterms:W3CDTF">2022-10-24T05:43:00Z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982873</vt:lpwstr>
  </property>
  <property fmtid="{D5CDD505-2E9C-101B-9397-08002B2CF9AE}" pid="3" name="NXPowerLiteSettings">
    <vt:lpwstr>C7000400038000</vt:lpwstr>
  </property>
  <property fmtid="{D5CDD505-2E9C-101B-9397-08002B2CF9AE}" pid="4" name="NXPowerLiteVersion">
    <vt:lpwstr>S9.2.0</vt:lpwstr>
  </property>
</Properties>
</file>